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456" w:rsidRPr="00333193" w:rsidRDefault="00D84456" w:rsidP="00F5500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СОВЕТ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  ОКТЯБРЬСКОГО  СЕЛЬСОВЕТА</w:t>
      </w:r>
    </w:p>
    <w:p w:rsidR="00D84456" w:rsidRPr="00333193" w:rsidRDefault="00D84456" w:rsidP="00F55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33193">
        <w:rPr>
          <w:rFonts w:ascii="Times New Roman" w:hAnsi="Times New Roman"/>
          <w:sz w:val="28"/>
          <w:szCs w:val="28"/>
        </w:rPr>
        <w:t xml:space="preserve">НОВОСИБИРСКОЙ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ОБЛАСТИ</w:t>
      </w:r>
    </w:p>
    <w:p w:rsidR="00D84456" w:rsidRPr="00333193" w:rsidRDefault="00D8445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пятого 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D84456" w:rsidRPr="00333193" w:rsidRDefault="00D8445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4456" w:rsidRDefault="00D8445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</w:p>
    <w:p w:rsidR="00D84456" w:rsidRDefault="00D84456" w:rsidP="00F55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девятой сессии</w:t>
      </w:r>
    </w:p>
    <w:p w:rsidR="00D84456" w:rsidRPr="00333193" w:rsidRDefault="00D84456" w:rsidP="00BD43DA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D84456" w:rsidRDefault="00D84456" w:rsidP="00CF3E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27.12</w:t>
      </w:r>
      <w:r w:rsidRPr="002477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2017г.                                 п.Октябрьский                                             </w:t>
      </w:r>
      <w:r w:rsidRPr="0024776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102</w:t>
      </w:r>
    </w:p>
    <w:p w:rsidR="00D84456" w:rsidRDefault="00D84456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4456" w:rsidRPr="00DE4F8D" w:rsidRDefault="00D84456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4456" w:rsidRPr="00DE4F8D" w:rsidRDefault="00D84456" w:rsidP="00F5500D">
      <w:pPr>
        <w:spacing w:after="0" w:line="240" w:lineRule="auto"/>
        <w:ind w:right="290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F8D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>
        <w:rPr>
          <w:rFonts w:ascii="Times New Roman" w:hAnsi="Times New Roman"/>
          <w:sz w:val="28"/>
          <w:szCs w:val="28"/>
          <w:lang w:eastAsia="ru-RU"/>
        </w:rPr>
        <w:t xml:space="preserve">Октябрьского сельсовета </w:t>
      </w:r>
      <w:r w:rsidRPr="00DE4F8D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</w:t>
      </w:r>
      <w:r>
        <w:rPr>
          <w:rFonts w:ascii="Times New Roman" w:hAnsi="Times New Roman"/>
          <w:sz w:val="28"/>
          <w:szCs w:val="28"/>
          <w:lang w:eastAsia="ru-RU"/>
        </w:rPr>
        <w:t>Новосибирской области на 2018</w:t>
      </w:r>
      <w:r w:rsidRPr="00DE4F8D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hAnsi="Times New Roman"/>
          <w:sz w:val="28"/>
          <w:szCs w:val="28"/>
          <w:lang w:eastAsia="ru-RU"/>
        </w:rPr>
        <w:t>и плановый период 2019 и 2020 годов</w:t>
      </w:r>
      <w:r w:rsidRPr="00DE4F8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84456" w:rsidRPr="008164BC" w:rsidRDefault="00D8445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84456" w:rsidRDefault="00D84456" w:rsidP="0084463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>
        <w:rPr>
          <w:rFonts w:ascii="Times New Roman" w:hAnsi="Times New Roman"/>
          <w:sz w:val="28"/>
          <w:szCs w:val="28"/>
        </w:rPr>
        <w:t xml:space="preserve"> Федерации», Приказом МФ РФ от 01.07.2013г № 65н</w:t>
      </w:r>
      <w:r w:rsidRPr="00247763">
        <w:rPr>
          <w:rFonts w:ascii="Times New Roman" w:hAnsi="Times New Roman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Федерации», </w:t>
      </w:r>
      <w:r w:rsidRPr="0078583C">
        <w:rPr>
          <w:rFonts w:ascii="Times New Roman" w:hAnsi="Times New Roman"/>
          <w:sz w:val="28"/>
          <w:szCs w:val="28"/>
        </w:rPr>
        <w:t>Законом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4971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12.</w:t>
      </w:r>
      <w:r w:rsidRPr="00B44971">
        <w:rPr>
          <w:rFonts w:ascii="Times New Roman" w:hAnsi="Times New Roman"/>
          <w:sz w:val="28"/>
          <w:szCs w:val="28"/>
        </w:rPr>
        <w:t>12.201</w:t>
      </w:r>
      <w:r>
        <w:rPr>
          <w:rFonts w:ascii="Times New Roman" w:hAnsi="Times New Roman"/>
          <w:sz w:val="28"/>
          <w:szCs w:val="28"/>
        </w:rPr>
        <w:t>7</w:t>
      </w:r>
      <w:r w:rsidRPr="00B44971">
        <w:rPr>
          <w:rFonts w:ascii="Times New Roman" w:hAnsi="Times New Roman"/>
          <w:sz w:val="28"/>
          <w:szCs w:val="28"/>
        </w:rPr>
        <w:t xml:space="preserve">г № </w:t>
      </w:r>
      <w:r>
        <w:rPr>
          <w:rFonts w:ascii="Times New Roman" w:hAnsi="Times New Roman"/>
          <w:sz w:val="28"/>
          <w:szCs w:val="28"/>
        </w:rPr>
        <w:t>234-ОЗ</w:t>
      </w:r>
      <w:r w:rsidRPr="00B44971">
        <w:rPr>
          <w:rFonts w:ascii="Times New Roman" w:hAnsi="Times New Roman"/>
          <w:sz w:val="28"/>
          <w:szCs w:val="28"/>
        </w:rPr>
        <w:t>, «Об областном</w:t>
      </w:r>
      <w:r w:rsidRPr="0078583C">
        <w:rPr>
          <w:rFonts w:ascii="Times New Roman" w:hAnsi="Times New Roman"/>
          <w:sz w:val="28"/>
          <w:szCs w:val="28"/>
        </w:rPr>
        <w:t xml:space="preserve"> бюджете Новосибирской области на 201</w:t>
      </w:r>
      <w:r>
        <w:rPr>
          <w:rFonts w:ascii="Times New Roman" w:hAnsi="Times New Roman"/>
          <w:sz w:val="28"/>
          <w:szCs w:val="28"/>
        </w:rPr>
        <w:t>8</w:t>
      </w:r>
      <w:r w:rsidRPr="0078583C">
        <w:rPr>
          <w:rFonts w:ascii="Times New Roman" w:hAnsi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78583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78583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>
        <w:rPr>
          <w:rFonts w:ascii="Times New Roman" w:hAnsi="Times New Roman"/>
          <w:sz w:val="28"/>
          <w:szCs w:val="28"/>
        </w:rPr>
        <w:t xml:space="preserve"> Октябрьского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D84456" w:rsidRPr="00C82F00" w:rsidRDefault="00D84456" w:rsidP="00F5500D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>
        <w:rPr>
          <w:rFonts w:ascii="Times New Roman" w:hAnsi="Times New Roman"/>
          <w:b/>
          <w:color w:val="000000"/>
          <w:sz w:val="28"/>
          <w:szCs w:val="28"/>
        </w:rPr>
        <w:t>истики бюджета Октябрьского сельсовета Краснозерского района Новосибирской области на 2018 год и на плановый период 2019 и 2020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D84456" w:rsidRPr="008164BC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сельсовета 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>
        <w:rPr>
          <w:rFonts w:ascii="Times New Roman" w:hAnsi="Times New Roman"/>
          <w:color w:val="000000"/>
          <w:sz w:val="28"/>
          <w:szCs w:val="28"/>
        </w:rPr>
        <w:t>местный бюджет) на 2018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9788,0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7660,0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7660,0тыс</w:t>
      </w:r>
      <w:r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>4820,9.рублей</w:t>
      </w:r>
      <w:r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color w:val="000000"/>
          <w:sz w:val="28"/>
          <w:szCs w:val="28"/>
        </w:rPr>
        <w:t>9788,0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D84456" w:rsidRPr="008164BC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плановый период 2019 год и на 2020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D84456" w:rsidRPr="00145C18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местного бюджета на 2019 год в сумме </w:t>
      </w:r>
      <w:r>
        <w:rPr>
          <w:rFonts w:ascii="Times New Roman" w:hAnsi="Times New Roman"/>
          <w:color w:val="000000"/>
          <w:sz w:val="28"/>
          <w:szCs w:val="28"/>
        </w:rPr>
        <w:t>4456,3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2255,7 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2255,7 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>
        <w:rPr>
          <w:rFonts w:ascii="Times New Roman" w:hAnsi="Times New Roman"/>
          <w:sz w:val="28"/>
          <w:szCs w:val="28"/>
        </w:rPr>
        <w:t xml:space="preserve"> в том числе объем </w:t>
      </w:r>
      <w:r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45C18">
        <w:rPr>
          <w:rFonts w:ascii="Times New Roman" w:hAnsi="Times New Roman"/>
          <w:sz w:val="28"/>
          <w:szCs w:val="28"/>
        </w:rPr>
        <w:t>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, на 2020 год в сумме  </w:t>
      </w:r>
      <w:r>
        <w:rPr>
          <w:rFonts w:ascii="Times New Roman" w:hAnsi="Times New Roman"/>
          <w:color w:val="000000"/>
          <w:sz w:val="28"/>
          <w:szCs w:val="28"/>
        </w:rPr>
        <w:t>4552,4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2342,0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>2342,0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145C18">
        <w:rPr>
          <w:rFonts w:ascii="Times New Roman" w:hAnsi="Times New Roman"/>
          <w:sz w:val="28"/>
          <w:szCs w:val="28"/>
        </w:rPr>
        <w:t xml:space="preserve"> в том числе объем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0</w:t>
      </w:r>
      <w:r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2019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4456,3тыс. рублей,  на 2020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4552,4 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D84456" w:rsidRPr="008164BC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>
        <w:rPr>
          <w:rFonts w:ascii="Times New Roman" w:hAnsi="Times New Roman"/>
          <w:color w:val="000000"/>
          <w:sz w:val="28"/>
          <w:szCs w:val="28"/>
        </w:rPr>
        <w:t>(профицит) местного бюджета на 2019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 тыс. рублей и на 2020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D84456" w:rsidRPr="008164BC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2019 и 2020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</w:t>
      </w:r>
    </w:p>
    <w:p w:rsidR="00D84456" w:rsidRPr="008164BC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84456" w:rsidRPr="008164BC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>
        <w:rPr>
          <w:rFonts w:ascii="Times New Roman" w:hAnsi="Times New Roman"/>
          <w:color w:val="000000"/>
          <w:sz w:val="28"/>
          <w:szCs w:val="28"/>
        </w:rPr>
        <w:t>фицита местного бюджета в 2018 году и плановом периоде 2019 и 2020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D84456" w:rsidRPr="00626CBE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 xml:space="preserve">1. Установить, что доходы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на 2018 год и плановый период 2019 и 2020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6838">
        <w:rPr>
          <w:rFonts w:ascii="Times New Roman" w:hAnsi="Times New Roman"/>
          <w:sz w:val="28"/>
          <w:szCs w:val="28"/>
        </w:rPr>
        <w:t>образований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6838">
        <w:rPr>
          <w:rFonts w:ascii="Times New Roman" w:hAnsi="Times New Roman"/>
          <w:sz w:val="28"/>
          <w:szCs w:val="28"/>
        </w:rPr>
        <w:t xml:space="preserve">Новосибирской области от налога на доходы физических лиц, установленных </w:t>
      </w:r>
      <w:hyperlink r:id="rId6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области», согласно таблиц 1 и 2 приложения 3 к настоящему решению.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626CBE">
        <w:rPr>
          <w:rFonts w:ascii="Times New Roman" w:hAnsi="Times New Roman"/>
          <w:sz w:val="28"/>
          <w:szCs w:val="28"/>
        </w:rPr>
        <w:t>2. Установить, что</w:t>
      </w:r>
      <w:r>
        <w:rPr>
          <w:rFonts w:ascii="Times New Roman" w:hAnsi="Times New Roman"/>
          <w:sz w:val="28"/>
          <w:szCs w:val="28"/>
        </w:rPr>
        <w:t xml:space="preserve"> муниципальные</w:t>
      </w:r>
      <w:r w:rsidRPr="00626CBE">
        <w:rPr>
          <w:rFonts w:ascii="Times New Roman" w:hAnsi="Times New Roman"/>
          <w:sz w:val="28"/>
          <w:szCs w:val="28"/>
        </w:rPr>
        <w:t xml:space="preserve"> унитарные предприятия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/>
          <w:sz w:val="28"/>
          <w:szCs w:val="28"/>
        </w:rPr>
        <w:t>муниципальн</w:t>
      </w:r>
      <w:r w:rsidRPr="00626CBE">
        <w:rPr>
          <w:rFonts w:ascii="Times New Roman" w:hAnsi="Times New Roman"/>
          <w:sz w:val="28"/>
          <w:szCs w:val="28"/>
        </w:rPr>
        <w:t xml:space="preserve">ого имущества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осуществляют перечисления в </w:t>
      </w:r>
      <w:r>
        <w:rPr>
          <w:rFonts w:ascii="Times New Roman" w:hAnsi="Times New Roman"/>
          <w:color w:val="000000"/>
          <w:sz w:val="28"/>
          <w:szCs w:val="28"/>
        </w:rPr>
        <w:t xml:space="preserve">местный </w:t>
      </w:r>
      <w:r w:rsidRPr="00626CBE">
        <w:rPr>
          <w:rFonts w:ascii="Times New Roman" w:hAnsi="Times New Roman"/>
          <w:sz w:val="28"/>
          <w:szCs w:val="28"/>
        </w:rPr>
        <w:t xml:space="preserve"> бюджет в размере 20% прибыли, остающейся после уплаты налогов и иных обязательных платежей. Перечисления части прибыли в </w:t>
      </w:r>
      <w:r>
        <w:rPr>
          <w:rFonts w:ascii="Times New Roman" w:hAnsi="Times New Roman"/>
          <w:color w:val="000000"/>
          <w:sz w:val="28"/>
          <w:szCs w:val="28"/>
        </w:rPr>
        <w:t>местный</w:t>
      </w:r>
      <w:r w:rsidRPr="00626CBE">
        <w:rPr>
          <w:rFonts w:ascii="Times New Roman" w:hAnsi="Times New Roman"/>
          <w:sz w:val="28"/>
          <w:szCs w:val="28"/>
        </w:rPr>
        <w:t xml:space="preserve"> бюджет </w:t>
      </w:r>
      <w:r>
        <w:rPr>
          <w:rFonts w:ascii="Times New Roman" w:hAnsi="Times New Roman"/>
          <w:sz w:val="28"/>
          <w:szCs w:val="28"/>
        </w:rPr>
        <w:t xml:space="preserve">муниципальными </w:t>
      </w:r>
      <w:r w:rsidRPr="00626CBE">
        <w:rPr>
          <w:rFonts w:ascii="Times New Roman" w:hAnsi="Times New Roman"/>
          <w:sz w:val="28"/>
          <w:szCs w:val="28"/>
        </w:rPr>
        <w:t xml:space="preserve">унитарными предприятиями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F20667">
        <w:rPr>
          <w:rFonts w:ascii="Times New Roman" w:hAnsi="Times New Roman"/>
          <w:sz w:val="28"/>
          <w:szCs w:val="28"/>
        </w:rPr>
        <w:t>Краснозерского района Новосибирской области производятся по итогам работы за каждый квартал</w:t>
      </w:r>
      <w:r w:rsidRPr="00626CBE">
        <w:rPr>
          <w:rFonts w:ascii="Times New Roman" w:hAnsi="Times New Roman"/>
          <w:sz w:val="28"/>
          <w:szCs w:val="28"/>
        </w:rPr>
        <w:t xml:space="preserve"> в течение 20 дней после представления отчетности по налогу на прибыль организаций в налоговые органы по месту постановки на учет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 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Pr="003306DC">
        <w:rPr>
          <w:rFonts w:ascii="Times New Roman" w:hAnsi="Times New Roman"/>
          <w:sz w:val="28"/>
          <w:szCs w:val="28"/>
        </w:rPr>
        <w:t>законами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>
        <w:rPr>
          <w:rFonts w:ascii="Times New Roman" w:hAnsi="Times New Roman"/>
          <w:sz w:val="28"/>
          <w:szCs w:val="28"/>
        </w:rPr>
        <w:t>са Российской Федерации, на 2018 год и плановый период 2019 и 2020</w:t>
      </w:r>
      <w:r w:rsidRPr="00C46F43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>
        <w:rPr>
          <w:rFonts w:ascii="Times New Roman" w:hAnsi="Times New Roman"/>
          <w:b/>
          <w:sz w:val="28"/>
          <w:szCs w:val="28"/>
        </w:rPr>
        <w:t>местного бюджета на 2018 год и на плановый период 2019 и 2020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>
        <w:rPr>
          <w:rFonts w:ascii="Times New Roman" w:hAnsi="Times New Roman"/>
          <w:sz w:val="28"/>
          <w:szCs w:val="28"/>
        </w:rPr>
        <w:t>:</w:t>
      </w:r>
    </w:p>
    <w:p w:rsidR="00D84456" w:rsidRPr="00E42134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E42134">
        <w:rPr>
          <w:rFonts w:ascii="Times New Roman" w:hAnsi="Times New Roman"/>
          <w:sz w:val="28"/>
          <w:szCs w:val="28"/>
        </w:rPr>
        <w:t xml:space="preserve"> по разделам,</w:t>
      </w:r>
      <w:r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Pr="00E42134">
        <w:rPr>
          <w:rFonts w:ascii="Times New Roman" w:hAnsi="Times New Roman"/>
          <w:sz w:val="28"/>
          <w:szCs w:val="28"/>
        </w:rPr>
        <w:t>ным программам и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2134">
        <w:rPr>
          <w:rFonts w:ascii="Times New Roman" w:hAnsi="Times New Roman"/>
          <w:sz w:val="28"/>
          <w:szCs w:val="28"/>
        </w:rPr>
        <w:t>программным направлениям деятельности), группам (группам и подгруппам) видов расходов классификации расходов бюджетов: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на 2018</w:t>
      </w:r>
      <w:r w:rsidRPr="00E42134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4485" w:history="1">
        <w:r w:rsidRPr="00E42134">
          <w:rPr>
            <w:rFonts w:ascii="Times New Roman" w:hAnsi="Times New Roman"/>
            <w:sz w:val="28"/>
            <w:szCs w:val="28"/>
          </w:rPr>
          <w:t>таблице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приложения </w:t>
      </w:r>
      <w:r>
        <w:rPr>
          <w:rFonts w:ascii="Times New Roman" w:hAnsi="Times New Roman"/>
          <w:sz w:val="28"/>
          <w:szCs w:val="28"/>
        </w:rPr>
        <w:t>5</w:t>
      </w:r>
      <w:r w:rsidRPr="00E4213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42134">
        <w:rPr>
          <w:rFonts w:ascii="Times New Roman" w:hAnsi="Times New Roman"/>
          <w:sz w:val="28"/>
          <w:szCs w:val="28"/>
        </w:rPr>
        <w:t>;</w:t>
      </w:r>
    </w:p>
    <w:p w:rsidR="00D84456" w:rsidRPr="005B751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pacing w:val="-4"/>
          <w:sz w:val="28"/>
          <w:szCs w:val="28"/>
        </w:rPr>
      </w:pPr>
      <w:r w:rsidRPr="005B7510">
        <w:rPr>
          <w:rFonts w:ascii="Times New Roman" w:hAnsi="Times New Roman"/>
          <w:spacing w:val="-4"/>
          <w:sz w:val="28"/>
          <w:szCs w:val="28"/>
        </w:rPr>
        <w:t xml:space="preserve">б) на 2019 - 2020 годы согласно </w:t>
      </w:r>
      <w:hyperlink w:anchor="Par15401" w:history="1">
        <w:r w:rsidRPr="005B7510">
          <w:rPr>
            <w:rFonts w:ascii="Times New Roman" w:hAnsi="Times New Roman"/>
            <w:spacing w:val="-4"/>
            <w:sz w:val="28"/>
            <w:szCs w:val="28"/>
          </w:rPr>
          <w:t>таблице 2</w:t>
        </w:r>
      </w:hyperlink>
      <w:r w:rsidRPr="005B7510">
        <w:rPr>
          <w:rFonts w:ascii="Times New Roman" w:hAnsi="Times New Roman"/>
          <w:spacing w:val="-4"/>
          <w:sz w:val="28"/>
          <w:szCs w:val="28"/>
        </w:rPr>
        <w:t xml:space="preserve"> приложения 5 к настоящему решению.</w:t>
      </w:r>
    </w:p>
    <w:p w:rsidR="00D84456" w:rsidRPr="007206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2) 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84456" w:rsidRPr="007206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а) на 201</w:t>
      </w:r>
      <w:r>
        <w:rPr>
          <w:rFonts w:ascii="Times New Roman" w:hAnsi="Times New Roman"/>
          <w:sz w:val="28"/>
          <w:szCs w:val="28"/>
        </w:rPr>
        <w:t>8</w:t>
      </w:r>
      <w:r w:rsidRPr="00720630">
        <w:rPr>
          <w:rFonts w:ascii="Times New Roman" w:hAnsi="Times New Roman"/>
          <w:sz w:val="28"/>
          <w:szCs w:val="28"/>
        </w:rPr>
        <w:t xml:space="preserve"> год согласно таблице 1 приложения 6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D84456" w:rsidRPr="005B751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pacing w:val="-2"/>
          <w:sz w:val="28"/>
          <w:szCs w:val="28"/>
        </w:rPr>
      </w:pPr>
      <w:r w:rsidRPr="005B7510">
        <w:rPr>
          <w:rFonts w:ascii="Times New Roman" w:hAnsi="Times New Roman"/>
          <w:spacing w:val="-2"/>
          <w:sz w:val="28"/>
          <w:szCs w:val="28"/>
        </w:rPr>
        <w:t>б) на 2019-2020 годы согласно таблице 2 приложения 6 к настоящему решению;</w:t>
      </w:r>
    </w:p>
    <w:p w:rsidR="00D84456" w:rsidRPr="007206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</w:t>
      </w:r>
      <w:r>
        <w:rPr>
          <w:rFonts w:ascii="Times New Roman" w:hAnsi="Times New Roman"/>
          <w:sz w:val="28"/>
          <w:szCs w:val="28"/>
        </w:rPr>
        <w:t>ную структуру расходов местного</w:t>
      </w:r>
      <w:r w:rsidRPr="00720630">
        <w:rPr>
          <w:rFonts w:ascii="Times New Roman" w:hAnsi="Times New Roman"/>
          <w:sz w:val="28"/>
          <w:szCs w:val="28"/>
        </w:rPr>
        <w:t xml:space="preserve"> бюджета:</w:t>
      </w:r>
    </w:p>
    <w:p w:rsidR="00D84456" w:rsidRPr="007206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1) на 201</w:t>
      </w:r>
      <w:r>
        <w:rPr>
          <w:rFonts w:ascii="Times New Roman" w:hAnsi="Times New Roman"/>
          <w:sz w:val="28"/>
          <w:szCs w:val="28"/>
        </w:rPr>
        <w:t>8</w:t>
      </w:r>
      <w:r w:rsidRPr="00720630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24636" w:history="1">
        <w:r w:rsidRPr="00720630">
          <w:rPr>
            <w:rFonts w:ascii="Times New Roman" w:hAnsi="Times New Roman"/>
            <w:sz w:val="28"/>
            <w:szCs w:val="28"/>
          </w:rPr>
          <w:t>таблице 1</w:t>
        </w:r>
      </w:hyperlink>
      <w:r w:rsidRPr="00720630">
        <w:rPr>
          <w:rFonts w:ascii="Times New Roman" w:hAnsi="Times New Roman"/>
          <w:sz w:val="28"/>
          <w:szCs w:val="28"/>
        </w:rPr>
        <w:t xml:space="preserve"> приложения 7 к настоящему решению;</w:t>
      </w:r>
    </w:p>
    <w:p w:rsidR="00D84456" w:rsidRPr="005B751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pacing w:val="-4"/>
          <w:sz w:val="28"/>
          <w:szCs w:val="28"/>
        </w:rPr>
      </w:pPr>
      <w:r w:rsidRPr="005B7510">
        <w:rPr>
          <w:rFonts w:ascii="Times New Roman" w:hAnsi="Times New Roman"/>
          <w:spacing w:val="-4"/>
          <w:sz w:val="28"/>
          <w:szCs w:val="28"/>
        </w:rPr>
        <w:t xml:space="preserve">2) на 2019 - 2020 годы согласно </w:t>
      </w:r>
      <w:hyperlink w:anchor="Par38447" w:history="1">
        <w:r w:rsidRPr="005B7510">
          <w:rPr>
            <w:rFonts w:ascii="Times New Roman" w:hAnsi="Times New Roman"/>
            <w:spacing w:val="-4"/>
            <w:sz w:val="28"/>
            <w:szCs w:val="28"/>
          </w:rPr>
          <w:t>таблице 2</w:t>
        </w:r>
      </w:hyperlink>
      <w:r w:rsidRPr="005B7510">
        <w:rPr>
          <w:rFonts w:ascii="Times New Roman" w:hAnsi="Times New Roman"/>
          <w:spacing w:val="-4"/>
          <w:sz w:val="28"/>
          <w:szCs w:val="28"/>
        </w:rPr>
        <w:t xml:space="preserve"> приложения 7 к настоящему решению.</w:t>
      </w:r>
    </w:p>
    <w:p w:rsidR="00D84456" w:rsidRPr="00C1485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575CD">
        <w:rPr>
          <w:rFonts w:ascii="Times New Roman" w:hAnsi="Times New Roman"/>
          <w:sz w:val="28"/>
          <w:szCs w:val="28"/>
        </w:rPr>
        <w:t>.</w:t>
      </w:r>
      <w:r w:rsidRPr="004575CD">
        <w:rPr>
          <w:rFonts w:ascii="Times New Roman" w:hAnsi="Times New Roman"/>
          <w:sz w:val="28"/>
          <w:szCs w:val="28"/>
          <w:lang w:val="en-US"/>
        </w:rPr>
        <w:t> </w:t>
      </w:r>
      <w:r w:rsidRPr="004575CD">
        <w:rPr>
          <w:rFonts w:ascii="Times New Roman" w:hAnsi="Times New Roman"/>
          <w:sz w:val="28"/>
          <w:szCs w:val="28"/>
        </w:rPr>
        <w:t>Субсидии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>
        <w:rPr>
          <w:rFonts w:ascii="Times New Roman" w:hAnsi="Times New Roman"/>
          <w:sz w:val="28"/>
          <w:szCs w:val="28"/>
        </w:rPr>
        <w:t>рской области</w:t>
      </w:r>
      <w:r w:rsidRPr="004575CD">
        <w:rPr>
          <w:rFonts w:ascii="Times New Roman" w:hAnsi="Times New Roman"/>
          <w:sz w:val="28"/>
          <w:szCs w:val="28"/>
        </w:rPr>
        <w:t xml:space="preserve"> и (или)</w:t>
      </w:r>
      <w:r>
        <w:rPr>
          <w:rFonts w:ascii="Times New Roman" w:hAnsi="Times New Roman"/>
          <w:sz w:val="28"/>
          <w:szCs w:val="28"/>
        </w:rPr>
        <w:t xml:space="preserve"> муниципальным правовым актом Октябрьского сельсовета Краснозерского района Новосибирской области,</w:t>
      </w:r>
      <w:r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>
        <w:rPr>
          <w:rFonts w:ascii="Times New Roman" w:hAnsi="Times New Roman"/>
          <w:sz w:val="28"/>
          <w:szCs w:val="28"/>
        </w:rPr>
        <w:t>местного бюджета на 2018 год и на 2019 - 2020</w:t>
      </w:r>
      <w:r w:rsidRPr="004575CD">
        <w:rPr>
          <w:rFonts w:ascii="Times New Roman" w:hAnsi="Times New Roman"/>
          <w:sz w:val="28"/>
          <w:szCs w:val="28"/>
        </w:rPr>
        <w:t xml:space="preserve"> годы по соответствующим целевым статьям и виду расходов согласно</w:t>
      </w:r>
      <w:r>
        <w:rPr>
          <w:rFonts w:ascii="Times New Roman" w:hAnsi="Times New Roman"/>
          <w:sz w:val="28"/>
          <w:szCs w:val="28"/>
        </w:rPr>
        <w:t xml:space="preserve"> приложению 7</w:t>
      </w:r>
      <w:r w:rsidRPr="004575CD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>
        <w:rPr>
          <w:rFonts w:ascii="Times New Roman" w:hAnsi="Times New Roman"/>
          <w:sz w:val="28"/>
          <w:szCs w:val="28"/>
        </w:rPr>
        <w:t>администрацией Октябрьского</w:t>
      </w:r>
      <w:r w:rsidRPr="00C14850">
        <w:rPr>
          <w:rFonts w:ascii="Times New Roman" w:hAnsi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4575CD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D84456" w:rsidRPr="007A2117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E5802">
        <w:rPr>
          <w:rFonts w:ascii="Times New Roman" w:hAnsi="Times New Roman"/>
          <w:sz w:val="28"/>
          <w:szCs w:val="28"/>
        </w:rPr>
        <w:t>.</w:t>
      </w:r>
      <w:r w:rsidRPr="00330FA6">
        <w:rPr>
          <w:rFonts w:ascii="Times New Roman" w:hAnsi="Times New Roman"/>
          <w:sz w:val="28"/>
          <w:szCs w:val="28"/>
        </w:rPr>
        <w:t> </w:t>
      </w:r>
      <w:r w:rsidRPr="00AE4F3E">
        <w:rPr>
          <w:rFonts w:ascii="Times New Roman" w:hAnsi="Times New Roman"/>
          <w:sz w:val="28"/>
          <w:szCs w:val="28"/>
        </w:rPr>
        <w:t xml:space="preserve">Использование бюджетных ассигнований, предусмотренных администрации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AE4F3E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получателям бюджетных средств</w:t>
      </w:r>
      <w:r w:rsidRPr="00AE4F3E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7" w:history="1">
        <w:r w:rsidRPr="00AE4F3E">
          <w:rPr>
            <w:rFonts w:ascii="Times New Roman" w:hAnsi="Times New Roman"/>
            <w:sz w:val="28"/>
            <w:szCs w:val="28"/>
          </w:rPr>
          <w:t>№</w:t>
        </w:r>
      </w:hyperlink>
      <w:r w:rsidRPr="00AE4F3E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8" w:history="1">
        <w:r w:rsidRPr="00AE4F3E">
          <w:rPr>
            <w:rFonts w:ascii="Times New Roman" w:hAnsi="Times New Roman"/>
            <w:sz w:val="28"/>
            <w:szCs w:val="28"/>
          </w:rPr>
          <w:t>№ 761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9" w:history="1">
        <w:r w:rsidRPr="00AE4F3E">
          <w:rPr>
            <w:rFonts w:ascii="Times New Roman" w:hAnsi="Times New Roman"/>
            <w:sz w:val="28"/>
            <w:szCs w:val="28"/>
          </w:rPr>
          <w:t>№ 1688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некоторых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4F3E">
        <w:rPr>
          <w:rFonts w:ascii="Times New Roman" w:hAnsi="Times New Roman"/>
          <w:sz w:val="28"/>
          <w:szCs w:val="28"/>
        </w:rPr>
        <w:t xml:space="preserve">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</w:t>
      </w:r>
      <w:r w:rsidRPr="005B7510">
        <w:rPr>
          <w:rFonts w:ascii="Times New Roman" w:hAnsi="Times New Roman"/>
          <w:spacing w:val="-4"/>
          <w:sz w:val="28"/>
          <w:szCs w:val="28"/>
        </w:rPr>
        <w:t>осуществляется в порядке, установленном Правительством Новосибирской области.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D84456" w:rsidRPr="000732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>
        <w:rPr>
          <w:rFonts w:ascii="Times New Roman" w:hAnsi="Times New Roman"/>
          <w:sz w:val="28"/>
          <w:szCs w:val="28"/>
        </w:rPr>
        <w:t>местного самоуправления Октябрьского  сельсовета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, муниципаль</w:t>
      </w:r>
      <w:r w:rsidRPr="00073230">
        <w:rPr>
          <w:rFonts w:ascii="Times New Roman" w:hAnsi="Times New Roman"/>
          <w:sz w:val="28"/>
          <w:szCs w:val="28"/>
        </w:rPr>
        <w:t>ные учреждения</w:t>
      </w:r>
      <w:r>
        <w:rPr>
          <w:rFonts w:ascii="Times New Roman" w:hAnsi="Times New Roman"/>
          <w:sz w:val="28"/>
          <w:szCs w:val="28"/>
        </w:rPr>
        <w:t xml:space="preserve"> Октябрьского  сельсовета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/>
          <w:sz w:val="28"/>
          <w:szCs w:val="28"/>
        </w:rPr>
        <w:t>муниципальны</w:t>
      </w:r>
      <w:r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D84456" w:rsidRPr="000732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-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контрактам):</w:t>
      </w:r>
    </w:p>
    <w:p w:rsidR="00D84456" w:rsidRPr="000732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D84456" w:rsidRPr="000732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D84456" w:rsidRPr="000732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D84456" w:rsidRPr="000732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г) о приобретении авиа- и железнодорожных билетов, билетов для проезда </w:t>
      </w:r>
      <w:r w:rsidRPr="005B7510">
        <w:rPr>
          <w:rFonts w:ascii="Times New Roman" w:hAnsi="Times New Roman"/>
          <w:spacing w:val="-2"/>
          <w:sz w:val="28"/>
          <w:szCs w:val="28"/>
        </w:rPr>
        <w:t>городским и пригородным транспортом, путевок на санаторно-курортное лечение;</w:t>
      </w:r>
    </w:p>
    <w:p w:rsidR="00D84456" w:rsidRPr="000732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д) страхования;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D84456" w:rsidRPr="000E5201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D84456" w:rsidRPr="000E5201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D84456" w:rsidRPr="000732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D84456" w:rsidRPr="0007323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416E5A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D84456" w:rsidRDefault="00D84456" w:rsidP="00F5500D">
      <w:pPr>
        <w:pStyle w:val="ConsPlusNormal"/>
        <w:ind w:firstLine="360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/>
          <w:sz w:val="28"/>
          <w:szCs w:val="28"/>
        </w:rPr>
        <w:t>администрации Октябрьского сельсовета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D84456" w:rsidRPr="00A36453" w:rsidRDefault="00D84456" w:rsidP="00F5500D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6453">
        <w:rPr>
          <w:rFonts w:ascii="Times New Roman" w:hAnsi="Times New Roman" w:cs="Times New Roman"/>
          <w:sz w:val="28"/>
          <w:szCs w:val="28"/>
        </w:rPr>
        <w:t xml:space="preserve">2. Установить, что в случае осуществления муниципальными казенными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Октябрьского  сельсовета </w:t>
      </w:r>
      <w:r w:rsidRPr="00A36453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приносящей доход деятельности предоставление средств получателям бюджетных средств 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6453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соответствующие казенные учреждения, осуществляется поэтапно в порядке, установленном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r w:rsidRPr="00A36453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</w:p>
    <w:p w:rsidR="00D84456" w:rsidRDefault="00D84456" w:rsidP="00F5500D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6453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6453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Октябрьского  сельсовета </w:t>
      </w:r>
      <w:r w:rsidRPr="00A36453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1"/>
      <w:bookmarkEnd w:id="9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/>
          <w:b/>
          <w:sz w:val="28"/>
          <w:szCs w:val="28"/>
        </w:rPr>
        <w:t>муниципальных</w:t>
      </w:r>
      <w:r w:rsidRPr="00B37EB6">
        <w:rPr>
          <w:rFonts w:ascii="Times New Roman" w:hAnsi="Times New Roman"/>
          <w:b/>
          <w:sz w:val="28"/>
          <w:szCs w:val="28"/>
        </w:rPr>
        <w:t xml:space="preserve"> учреждений </w:t>
      </w:r>
      <w:r>
        <w:rPr>
          <w:rFonts w:ascii="Times New Roman" w:hAnsi="Times New Roman"/>
          <w:b/>
          <w:sz w:val="28"/>
          <w:szCs w:val="28"/>
        </w:rPr>
        <w:t xml:space="preserve">Октябрьского сельсовета Краснозерского района </w:t>
      </w:r>
      <w:r w:rsidRPr="00B37EB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84456" w:rsidRPr="00B37EB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37EB6">
        <w:rPr>
          <w:rFonts w:ascii="Times New Roman" w:hAnsi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B37EB6">
        <w:rPr>
          <w:rFonts w:ascii="Times New Roman" w:hAnsi="Times New Roman"/>
          <w:sz w:val="28"/>
          <w:szCs w:val="28"/>
        </w:rPr>
        <w:t xml:space="preserve">ных учреждений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F964C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учитываются на лицевых счетах, открытых им в </w:t>
      </w:r>
      <w:r>
        <w:rPr>
          <w:rFonts w:ascii="Times New Roman" w:hAnsi="Times New Roman"/>
          <w:sz w:val="28"/>
          <w:szCs w:val="28"/>
        </w:rPr>
        <w:t xml:space="preserve">администрации Октябрьского </w:t>
      </w:r>
      <w:r w:rsidRPr="00F964C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в порядке, установленном </w:t>
      </w:r>
      <w:r>
        <w:rPr>
          <w:rFonts w:ascii="Times New Roman" w:hAnsi="Times New Roman"/>
          <w:sz w:val="28"/>
          <w:szCs w:val="28"/>
        </w:rPr>
        <w:t>администрацией 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B37EB6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95"/>
      <w:bookmarkEnd w:id="10"/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 устанавлив</w:t>
      </w:r>
      <w:r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Октябрьского сельсовета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>бюджета, до главн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A54BD7">
        <w:rPr>
          <w:rFonts w:ascii="Times New Roman" w:hAnsi="Times New Roman"/>
          <w:sz w:val="28"/>
          <w:szCs w:val="28"/>
        </w:rPr>
        <w:t>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A54BD7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>финансовым органом 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закона и (или) нормативного правового акта Правительства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A54BD7">
        <w:rPr>
          <w:rFonts w:ascii="Times New Roman" w:hAnsi="Times New Roman"/>
          <w:sz w:val="28"/>
          <w:szCs w:val="28"/>
        </w:rPr>
        <w:t xml:space="preserve">, иных </w:t>
      </w:r>
      <w:r>
        <w:rPr>
          <w:rFonts w:ascii="Times New Roman" w:hAnsi="Times New Roman"/>
          <w:sz w:val="28"/>
          <w:szCs w:val="28"/>
        </w:rPr>
        <w:t>областных</w:t>
      </w:r>
      <w:r w:rsidRPr="00A54BD7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>.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A28FB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администрации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>
        <w:rPr>
          <w:rFonts w:ascii="Times New Roman" w:hAnsi="Times New Roman"/>
          <w:sz w:val="28"/>
          <w:szCs w:val="28"/>
        </w:rPr>
        <w:t xml:space="preserve"> 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Pr="003A28FB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расходам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>бюджета до главн</w:t>
      </w:r>
      <w:r>
        <w:rPr>
          <w:rFonts w:ascii="Times New Roman" w:hAnsi="Times New Roman"/>
          <w:sz w:val="28"/>
          <w:szCs w:val="28"/>
        </w:rPr>
        <w:t>ого</w:t>
      </w:r>
      <w:r w:rsidRPr="003A28FB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3A28FB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 xml:space="preserve">бюджета осуществляется финансовым органом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после принятия соответствующего решения и (или) иного нормативного правового акта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D84456" w:rsidRPr="00505F72" w:rsidRDefault="00D84456" w:rsidP="00F5500D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3. Установить, что условием поэтапного предоставления главным распорядител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05F72">
        <w:rPr>
          <w:rFonts w:ascii="Times New Roman" w:hAnsi="Times New Roman" w:cs="Times New Roman"/>
          <w:sz w:val="28"/>
          <w:szCs w:val="28"/>
        </w:rPr>
        <w:t xml:space="preserve">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бюджета, в ведении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находятся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05F72">
        <w:rPr>
          <w:rFonts w:ascii="Times New Roman" w:hAnsi="Times New Roman" w:cs="Times New Roman"/>
          <w:sz w:val="28"/>
          <w:szCs w:val="28"/>
        </w:rPr>
        <w:t xml:space="preserve">ные казенные учреждения </w:t>
      </w:r>
      <w:r>
        <w:rPr>
          <w:rFonts w:ascii="Times New Roman" w:hAnsi="Times New Roman" w:cs="Times New Roman"/>
          <w:sz w:val="28"/>
          <w:szCs w:val="28"/>
        </w:rPr>
        <w:t xml:space="preserve">Октябрьского сельсовета Краснозерского района </w:t>
      </w:r>
      <w:r w:rsidRPr="00505F72">
        <w:rPr>
          <w:rFonts w:ascii="Times New Roman" w:hAnsi="Times New Roman" w:cs="Times New Roman"/>
          <w:sz w:val="28"/>
          <w:szCs w:val="28"/>
        </w:rPr>
        <w:t xml:space="preserve">Новосибирской области,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Октябрьского сельсовета  Краснозерского района </w:t>
      </w:r>
      <w:r w:rsidRPr="00505F72">
        <w:rPr>
          <w:rFonts w:ascii="Times New Roman" w:hAnsi="Times New Roman" w:cs="Times New Roman"/>
          <w:sz w:val="28"/>
          <w:szCs w:val="28"/>
        </w:rPr>
        <w:t>Новосибирской области, является осуществление указанными учреждениями приносящей доход деятельности.</w:t>
      </w:r>
    </w:p>
    <w:p w:rsidR="00D84456" w:rsidRDefault="00D84456" w:rsidP="00F5500D">
      <w:pPr>
        <w:pStyle w:val="ConsPlusNormal"/>
        <w:ind w:firstLine="360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Порядок доведения лимитов </w:t>
      </w:r>
      <w:r>
        <w:rPr>
          <w:rFonts w:ascii="Times New Roman" w:hAnsi="Times New Roman" w:cs="Times New Roman"/>
          <w:sz w:val="28"/>
          <w:szCs w:val="28"/>
        </w:rPr>
        <w:t>бюджетных обязательств до главного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5F72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</w:t>
      </w:r>
      <w:r w:rsidRPr="003A28FB">
        <w:rPr>
          <w:rFonts w:ascii="Times New Roman" w:hAnsi="Times New Roman"/>
          <w:sz w:val="28"/>
          <w:szCs w:val="28"/>
        </w:rPr>
        <w:t xml:space="preserve">финансовым органом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84456" w:rsidRPr="00A64CB4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64C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правового акта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>
        <w:rPr>
          <w:rFonts w:ascii="Times New Roman" w:hAnsi="Times New Roman"/>
          <w:sz w:val="28"/>
          <w:szCs w:val="28"/>
        </w:rPr>
        <w:t>финансовым органом 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A64CB4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64CB4">
        <w:rPr>
          <w:rFonts w:ascii="Times New Roman" w:hAnsi="Times New Roman"/>
          <w:sz w:val="28"/>
          <w:szCs w:val="28"/>
        </w:rPr>
        <w:t>Новосибирской области.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1" w:name="Par112"/>
      <w:bookmarkStart w:id="12" w:name="Par119"/>
      <w:bookmarkStart w:id="13" w:name="Par129"/>
      <w:bookmarkEnd w:id="11"/>
      <w:bookmarkEnd w:id="12"/>
      <w:bookmarkEnd w:id="13"/>
      <w:r>
        <w:rPr>
          <w:rFonts w:ascii="Times New Roman" w:hAnsi="Times New Roman"/>
          <w:b/>
          <w:sz w:val="28"/>
          <w:szCs w:val="28"/>
        </w:rPr>
        <w:t>Статья 9</w:t>
      </w:r>
      <w:r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D84456" w:rsidRPr="00CB70A7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>1. Утвердить объем иных межбюджетных трансфертов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, предоставляемых </w:t>
      </w:r>
      <w:r>
        <w:rPr>
          <w:rFonts w:ascii="Times New Roman" w:hAnsi="Times New Roman"/>
          <w:sz w:val="28"/>
          <w:szCs w:val="28"/>
          <w:lang w:eastAsia="ru-RU"/>
        </w:rPr>
        <w:t>районному бюджету из местного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бюджета:</w:t>
      </w:r>
    </w:p>
    <w:p w:rsidR="00D84456" w:rsidRPr="00BF4C38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 2018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17,4 т</w:t>
      </w:r>
      <w:r w:rsidRPr="00BF4C38">
        <w:rPr>
          <w:rFonts w:ascii="Times New Roman" w:hAnsi="Times New Roman"/>
          <w:sz w:val="28"/>
          <w:szCs w:val="28"/>
          <w:lang w:eastAsia="ru-RU"/>
        </w:rPr>
        <w:t>ыс. рублей;</w:t>
      </w:r>
    </w:p>
    <w:p w:rsidR="00D84456" w:rsidRPr="00BF4C38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 2019</w:t>
      </w:r>
      <w:r w:rsidRPr="00BF4C38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hAnsi="Times New Roman"/>
          <w:sz w:val="28"/>
          <w:szCs w:val="28"/>
          <w:lang w:eastAsia="ru-RU"/>
        </w:rPr>
        <w:t>17,4</w:t>
      </w:r>
      <w:r w:rsidRPr="00BF4C38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C38">
        <w:rPr>
          <w:rFonts w:ascii="Times New Roman" w:hAnsi="Times New Roman"/>
          <w:sz w:val="28"/>
          <w:szCs w:val="28"/>
          <w:lang w:eastAsia="ru-RU"/>
        </w:rPr>
        <w:t xml:space="preserve">- на </w:t>
      </w:r>
      <w:r>
        <w:rPr>
          <w:rFonts w:ascii="Times New Roman" w:hAnsi="Times New Roman"/>
          <w:sz w:val="28"/>
          <w:szCs w:val="28"/>
          <w:lang w:eastAsia="ru-RU"/>
        </w:rPr>
        <w:t>2020</w:t>
      </w:r>
      <w:r w:rsidRPr="00BF4C38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hAnsi="Times New Roman"/>
          <w:sz w:val="28"/>
          <w:szCs w:val="28"/>
          <w:lang w:eastAsia="ru-RU"/>
        </w:rPr>
        <w:t>17,4</w:t>
      </w:r>
      <w:r w:rsidRPr="00BF4C38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D84456" w:rsidRPr="00CB70A7" w:rsidRDefault="00D84456" w:rsidP="005B7510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 xml:space="preserve">2. Утвердить распределение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>местного бюджета 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>:</w:t>
      </w:r>
    </w:p>
    <w:p w:rsidR="00D84456" w:rsidRDefault="00D84456" w:rsidP="005B7510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>1) на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2018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году согл</w:t>
      </w:r>
      <w:r>
        <w:rPr>
          <w:rFonts w:ascii="Times New Roman" w:hAnsi="Times New Roman"/>
          <w:sz w:val="28"/>
          <w:szCs w:val="28"/>
          <w:lang w:eastAsia="ru-RU"/>
        </w:rPr>
        <w:t>асно таблице 1  приложения8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решению;</w:t>
      </w:r>
    </w:p>
    <w:p w:rsidR="00D84456" w:rsidRPr="00EC1519" w:rsidRDefault="00D84456" w:rsidP="005B7510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CB70A7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2019- 2020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ах </w:t>
      </w:r>
      <w:r w:rsidRPr="00CB70A7">
        <w:rPr>
          <w:rFonts w:ascii="Times New Roman" w:hAnsi="Times New Roman"/>
          <w:sz w:val="28"/>
          <w:szCs w:val="28"/>
          <w:lang w:eastAsia="ru-RU"/>
        </w:rPr>
        <w:t>согл</w:t>
      </w:r>
      <w:r>
        <w:rPr>
          <w:rFonts w:ascii="Times New Roman" w:hAnsi="Times New Roman"/>
          <w:sz w:val="28"/>
          <w:szCs w:val="28"/>
          <w:lang w:eastAsia="ru-RU"/>
        </w:rPr>
        <w:t>асно таблице 2  приложения 8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решению;</w:t>
      </w:r>
    </w:p>
    <w:p w:rsidR="00D84456" w:rsidRPr="008D1F8F" w:rsidRDefault="00D84456" w:rsidP="005B7510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 xml:space="preserve">3. Утвердить порядок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Pr="006A4DA2">
        <w:rPr>
          <w:rFonts w:ascii="Times New Roman" w:hAnsi="Times New Roman"/>
          <w:sz w:val="28"/>
          <w:szCs w:val="28"/>
          <w:lang w:eastAsia="ru-RU"/>
        </w:rPr>
        <w:t>приложению №</w:t>
      </w:r>
      <w:r>
        <w:rPr>
          <w:rFonts w:ascii="Times New Roman" w:hAnsi="Times New Roman"/>
          <w:sz w:val="28"/>
          <w:szCs w:val="28"/>
          <w:lang w:eastAsia="ru-RU"/>
        </w:rPr>
        <w:t xml:space="preserve"> 9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настоящему решению.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4"/>
      <w:bookmarkEnd w:id="14"/>
      <w:r w:rsidRPr="00B7150C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 xml:space="preserve">. Софинансирование расходов, осуществляемых за счет средств </w:t>
      </w:r>
      <w:r>
        <w:rPr>
          <w:rFonts w:ascii="Times New Roman" w:hAnsi="Times New Roman"/>
          <w:b/>
          <w:sz w:val="28"/>
          <w:szCs w:val="28"/>
        </w:rPr>
        <w:t xml:space="preserve">областного или районного 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D84456" w:rsidRPr="005B7510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pacing w:val="-6"/>
          <w:sz w:val="28"/>
          <w:szCs w:val="28"/>
        </w:rPr>
      </w:pPr>
      <w:r w:rsidRPr="005B7510">
        <w:rPr>
          <w:rFonts w:ascii="Times New Roman" w:hAnsi="Times New Roman"/>
          <w:spacing w:val="-6"/>
          <w:sz w:val="28"/>
          <w:szCs w:val="28"/>
        </w:rPr>
        <w:t>Установить, что средства местного бюджета, предусмотренные на условиях софинансирования расходов, осуществляемых за счет средств областного или районного бюджета, расходуются в соответствии с нормативами софинансирования расходов, установленными нормативными правовыми актами Правительства Российской Федерации, федеральных органов исполнительной власти, нормативными правовыми актами Новосибирской области, областных органов исполнительной власти, а также соглашениями, заключенными администрацией Октябрьского сельсовета Краснозерского района Новосибирской области с областными органами исполнительной власти или органами местного самоуправления Октябрьского сельсовета Краснозерского района Новосибирской области.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7150C">
        <w:rPr>
          <w:rFonts w:ascii="Times New Roman" w:hAnsi="Times New Roman"/>
          <w:sz w:val="28"/>
          <w:szCs w:val="28"/>
        </w:rPr>
        <w:t xml:space="preserve">Фактический объем указанных расходов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определяется</w:t>
      </w:r>
      <w:r w:rsidRPr="00B7150C">
        <w:rPr>
          <w:rFonts w:ascii="Times New Roman" w:hAnsi="Times New Roman"/>
          <w:sz w:val="28"/>
          <w:szCs w:val="28"/>
        </w:rPr>
        <w:t xml:space="preserve"> главным распорядител</w:t>
      </w:r>
      <w:r>
        <w:rPr>
          <w:rFonts w:ascii="Times New Roman" w:hAnsi="Times New Roman"/>
          <w:sz w:val="28"/>
          <w:szCs w:val="28"/>
        </w:rPr>
        <w:t>ем</w:t>
      </w:r>
      <w:r w:rsidRPr="00B7150C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B7150C">
        <w:rPr>
          <w:rFonts w:ascii="Times New Roman" w:hAnsi="Times New Roman"/>
          <w:sz w:val="28"/>
          <w:szCs w:val="28"/>
        </w:rPr>
        <w:t xml:space="preserve">, исходя из фактически поступившего объема средств </w:t>
      </w:r>
      <w:r>
        <w:rPr>
          <w:rFonts w:ascii="Times New Roman" w:hAnsi="Times New Roman"/>
          <w:sz w:val="28"/>
          <w:szCs w:val="28"/>
        </w:rPr>
        <w:t>областного или районного</w:t>
      </w:r>
      <w:r w:rsidRPr="00B7150C">
        <w:rPr>
          <w:rFonts w:ascii="Times New Roman" w:hAnsi="Times New Roman"/>
          <w:sz w:val="28"/>
          <w:szCs w:val="28"/>
        </w:rPr>
        <w:t xml:space="preserve"> бюджета на соответствующие цели, если иное не предусмотрено </w:t>
      </w:r>
      <w:r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законами, нормативными правовыми актами Правительства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областных </w:t>
      </w:r>
      <w:r w:rsidRPr="00B7150C">
        <w:rPr>
          <w:rFonts w:ascii="Times New Roman" w:hAnsi="Times New Roman"/>
          <w:sz w:val="28"/>
          <w:szCs w:val="28"/>
        </w:rPr>
        <w:t>органов исполнительной власти,</w:t>
      </w:r>
      <w:r>
        <w:rPr>
          <w:rFonts w:ascii="Times New Roman" w:hAnsi="Times New Roman"/>
          <w:sz w:val="28"/>
          <w:szCs w:val="28"/>
        </w:rPr>
        <w:t xml:space="preserve"> решениями или</w:t>
      </w:r>
      <w:r w:rsidRPr="00B7150C">
        <w:rPr>
          <w:rFonts w:ascii="Times New Roman" w:hAnsi="Times New Roman"/>
          <w:sz w:val="28"/>
          <w:szCs w:val="28"/>
        </w:rPr>
        <w:t xml:space="preserve"> нормативными правовыми актами </w:t>
      </w:r>
      <w:r>
        <w:rPr>
          <w:rFonts w:ascii="Times New Roman" w:hAnsi="Times New Roman"/>
          <w:sz w:val="28"/>
          <w:szCs w:val="28"/>
        </w:rPr>
        <w:t>администрации Краснозерского района Новосибирской области,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>
        <w:rPr>
          <w:rFonts w:ascii="Times New Roman" w:hAnsi="Times New Roman"/>
          <w:sz w:val="28"/>
          <w:szCs w:val="28"/>
        </w:rPr>
        <w:t>администрацией Октябрьского сельсовета 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</w:t>
      </w:r>
      <w:r>
        <w:rPr>
          <w:rFonts w:ascii="Times New Roman" w:hAnsi="Times New Roman"/>
          <w:sz w:val="28"/>
          <w:szCs w:val="28"/>
        </w:rPr>
        <w:t xml:space="preserve"> или органами местного самоуправления Октябрьского сельсовета 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D84456" w:rsidRPr="00C82F00" w:rsidRDefault="00D84456" w:rsidP="005B7510">
      <w:pPr>
        <w:pStyle w:val="ConsPlusNormal"/>
        <w:spacing w:before="120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5" w:name="Par249"/>
      <w:bookmarkStart w:id="16" w:name="Par270"/>
      <w:bookmarkEnd w:id="15"/>
      <w:bookmarkEnd w:id="16"/>
      <w:r>
        <w:rPr>
          <w:rFonts w:ascii="Times New Roman" w:hAnsi="Times New Roman" w:cs="Times New Roman"/>
          <w:b/>
          <w:sz w:val="28"/>
          <w:szCs w:val="28"/>
        </w:rPr>
        <w:t>Статья 11. Ассигнования на капитальные вложения из  местного бюджета</w:t>
      </w:r>
    </w:p>
    <w:p w:rsidR="00D84456" w:rsidRDefault="00D84456" w:rsidP="00F5500D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распределение ассигнований на капитальные вложения из местного бюджета по направлениям и объектам:</w:t>
      </w:r>
    </w:p>
    <w:p w:rsidR="00D84456" w:rsidRPr="00E8599E" w:rsidRDefault="00D84456" w:rsidP="00F5500D">
      <w:pPr>
        <w:pStyle w:val="ConsPlusNormal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2018 год согласно </w:t>
      </w:r>
      <w:hyperlink r:id="rId10" w:history="1">
        <w:r w:rsidRPr="00E8599E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таблице 1</w:t>
        </w:r>
      </w:hyperlink>
      <w:r w:rsidRPr="00E8599E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E8599E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решению;</w:t>
      </w:r>
    </w:p>
    <w:p w:rsidR="00D84456" w:rsidRPr="00E8599E" w:rsidRDefault="00D84456" w:rsidP="00F5500D">
      <w:pPr>
        <w:pStyle w:val="ConsPlusNormal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99E">
        <w:rPr>
          <w:rFonts w:ascii="Times New Roman" w:hAnsi="Times New Roman" w:cs="Times New Roman"/>
          <w:color w:val="000000"/>
          <w:sz w:val="28"/>
          <w:szCs w:val="28"/>
        </w:rPr>
        <w:t xml:space="preserve">2) на 2019 – 2020 годы согласно </w:t>
      </w:r>
      <w:hyperlink r:id="rId11" w:history="1">
        <w:r w:rsidRPr="00E8599E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таблице 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приложения 10</w:t>
      </w:r>
      <w:r w:rsidRPr="00E8599E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7" w:name="Par280"/>
      <w:bookmarkStart w:id="18" w:name="Par286"/>
      <w:bookmarkEnd w:id="17"/>
      <w:bookmarkEnd w:id="18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12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>
        <w:rPr>
          <w:rFonts w:ascii="Times New Roman" w:hAnsi="Times New Roman"/>
          <w:b/>
          <w:sz w:val="28"/>
          <w:szCs w:val="28"/>
        </w:rPr>
        <w:t xml:space="preserve">Октябрьского сельсовета 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84456" w:rsidRPr="00A26CD9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482E8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2018 год в сумме 2742,6 т</w:t>
      </w:r>
      <w:r w:rsidRPr="00C821C5">
        <w:rPr>
          <w:rFonts w:ascii="Times New Roman" w:hAnsi="Times New Roman"/>
          <w:sz w:val="28"/>
          <w:szCs w:val="28"/>
        </w:rPr>
        <w:t>ыс. рублей;</w:t>
      </w:r>
    </w:p>
    <w:p w:rsidR="00D84456" w:rsidRPr="00A26CD9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2019</w:t>
      </w:r>
      <w:r w:rsidRPr="00C821C5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532,8 тыс. рублей и на 2020 год в сумме 520,1 т</w:t>
      </w:r>
      <w:r w:rsidRPr="00C821C5">
        <w:rPr>
          <w:rFonts w:ascii="Times New Roman" w:hAnsi="Times New Roman"/>
          <w:sz w:val="28"/>
          <w:szCs w:val="28"/>
        </w:rPr>
        <w:t>ыс. рублей.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294"/>
      <w:bookmarkEnd w:id="19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13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D84456" w:rsidRPr="00E0674B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sz w:val="28"/>
          <w:szCs w:val="28"/>
        </w:rPr>
        <w:t>бюджета:</w:t>
      </w:r>
    </w:p>
    <w:p w:rsidR="00D84456" w:rsidRPr="00E0674B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на 2018</w:t>
      </w:r>
      <w:r w:rsidRPr="00E0674B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6714" w:history="1">
        <w:r w:rsidRPr="00E0674B">
          <w:rPr>
            <w:rFonts w:ascii="Times New Roman" w:hAnsi="Times New Roman"/>
            <w:sz w:val="28"/>
            <w:szCs w:val="28"/>
          </w:rPr>
          <w:t>таблице 1</w:t>
        </w:r>
      </w:hyperlink>
      <w:r>
        <w:rPr>
          <w:rFonts w:ascii="Times New Roman" w:hAnsi="Times New Roman"/>
          <w:sz w:val="28"/>
          <w:szCs w:val="28"/>
        </w:rPr>
        <w:t xml:space="preserve"> приложения  № 11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0674B">
        <w:rPr>
          <w:rFonts w:ascii="Times New Roman" w:hAnsi="Times New Roman"/>
          <w:sz w:val="28"/>
          <w:szCs w:val="28"/>
        </w:rPr>
        <w:t>;</w:t>
      </w:r>
    </w:p>
    <w:p w:rsidR="00D84456" w:rsidRPr="00E0674B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на 2019 - 2020</w:t>
      </w:r>
      <w:r w:rsidRPr="00E0674B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6898" w:history="1">
        <w:r w:rsidRPr="00E0674B">
          <w:rPr>
            <w:rFonts w:ascii="Times New Roman" w:hAnsi="Times New Roman"/>
            <w:sz w:val="28"/>
            <w:szCs w:val="28"/>
          </w:rPr>
          <w:t>таблице 2</w:t>
        </w:r>
      </w:hyperlink>
      <w:r>
        <w:rPr>
          <w:rFonts w:ascii="Times New Roman" w:hAnsi="Times New Roman"/>
          <w:sz w:val="28"/>
          <w:szCs w:val="28"/>
        </w:rPr>
        <w:t xml:space="preserve"> приложения №11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0674B">
        <w:rPr>
          <w:rFonts w:ascii="Times New Roman" w:hAnsi="Times New Roman"/>
          <w:sz w:val="28"/>
          <w:szCs w:val="28"/>
        </w:rPr>
        <w:t>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20" w:name="Par300"/>
      <w:bookmarkEnd w:id="20"/>
      <w:r w:rsidRPr="00E01AFE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4</w:t>
      </w:r>
      <w:r w:rsidRPr="00E01AFE">
        <w:rPr>
          <w:rFonts w:ascii="Times New Roman" w:hAnsi="Times New Roman"/>
          <w:b/>
          <w:sz w:val="28"/>
          <w:szCs w:val="28"/>
        </w:rPr>
        <w:t>. </w:t>
      </w:r>
      <w:r w:rsidRPr="00E01AFE">
        <w:rPr>
          <w:rFonts w:ascii="Times New Roman" w:hAnsi="Times New Roman"/>
          <w:b/>
          <w:bCs/>
          <w:sz w:val="28"/>
          <w:szCs w:val="28"/>
        </w:rPr>
        <w:t>Особенности предоставления местным бюджетам межбюджетных трансфертов из областного бюджета в форме субвенций и иных межбюджетных трансфертов, имеющих целевое назначение</w:t>
      </w:r>
    </w:p>
    <w:p w:rsidR="00D84456" w:rsidRPr="00E01AFE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>
        <w:rPr>
          <w:rFonts w:ascii="Times New Roman" w:hAnsi="Times New Roman"/>
          <w:sz w:val="28"/>
          <w:szCs w:val="28"/>
        </w:rPr>
        <w:t>8</w:t>
      </w:r>
      <w:r w:rsidRPr="00E01AFE">
        <w:rPr>
          <w:rFonts w:ascii="Times New Roman" w:hAnsi="Times New Roman"/>
          <w:sz w:val="28"/>
          <w:szCs w:val="28"/>
        </w:rPr>
        <w:t xml:space="preserve"> году перечисление межбюджетных трансфертов, предоставляемых из областного бюджета за счет средств федерального бюджета в местный бюджет в форме субвенций и иных межбюджетных трансфертов, имеющих целевое назначение, может осуществляться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</w:p>
    <w:p w:rsidR="00D84456" w:rsidRPr="00E01AFE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Перечень межбюджетных трансфертов, предоставляемых из областного бюджета в местный бюджет, перечисление которых в 201</w:t>
      </w:r>
      <w:r>
        <w:rPr>
          <w:rFonts w:ascii="Times New Roman" w:hAnsi="Times New Roman"/>
          <w:sz w:val="28"/>
          <w:szCs w:val="28"/>
        </w:rPr>
        <w:t>8</w:t>
      </w:r>
      <w:r w:rsidRPr="00E01AFE">
        <w:rPr>
          <w:rFonts w:ascii="Times New Roman" w:hAnsi="Times New Roman"/>
          <w:sz w:val="28"/>
          <w:szCs w:val="28"/>
        </w:rPr>
        <w:t xml:space="preserve"> году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утверждается Правительством Новосибирской области.</w:t>
      </w:r>
    </w:p>
    <w:p w:rsidR="00D84456" w:rsidRPr="00E01AFE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>
        <w:rPr>
          <w:rFonts w:ascii="Times New Roman" w:hAnsi="Times New Roman"/>
          <w:sz w:val="28"/>
          <w:szCs w:val="28"/>
        </w:rPr>
        <w:t>8</w:t>
      </w:r>
      <w:r w:rsidRPr="00E01AFE">
        <w:rPr>
          <w:rFonts w:ascii="Times New Roman" w:hAnsi="Times New Roman"/>
          <w:sz w:val="28"/>
          <w:szCs w:val="28"/>
        </w:rPr>
        <w:t xml:space="preserve"> году полномочия получателя средств областного бюджета по перечислению межбюджетных трансфертов, включенных в перечень, указанный в абзаце втором настоящей статьи,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бюджета.</w:t>
      </w:r>
    </w:p>
    <w:p w:rsidR="00D84456" w:rsidRPr="00C82F0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1" w:name="Par304"/>
      <w:bookmarkEnd w:id="21"/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E01AFE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5</w:t>
      </w:r>
      <w:r w:rsidRPr="00E01AFE">
        <w:rPr>
          <w:rFonts w:ascii="Times New Roman" w:hAnsi="Times New Roman"/>
          <w:b/>
          <w:sz w:val="28"/>
          <w:szCs w:val="28"/>
        </w:rPr>
        <w:t>. Муниципальные внутренние заимствования</w:t>
      </w:r>
      <w:r>
        <w:rPr>
          <w:rFonts w:ascii="Times New Roman" w:hAnsi="Times New Roman"/>
          <w:b/>
          <w:sz w:val="28"/>
          <w:szCs w:val="28"/>
        </w:rPr>
        <w:t xml:space="preserve"> Октябрьского сельсовета Краснозерского района</w:t>
      </w:r>
      <w:r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D84456" w:rsidRPr="005A4A4C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заимствований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DF781F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на 2018</w:t>
      </w:r>
      <w:r w:rsidRPr="005A4A4C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7080" w:history="1">
        <w:r w:rsidRPr="005A4A4C">
          <w:rPr>
            <w:rFonts w:ascii="Times New Roman" w:hAnsi="Times New Roman"/>
            <w:sz w:val="28"/>
            <w:szCs w:val="28"/>
          </w:rPr>
          <w:t>таблице 1</w:t>
        </w:r>
      </w:hyperlink>
      <w:r>
        <w:rPr>
          <w:rFonts w:ascii="Times New Roman" w:hAnsi="Times New Roman"/>
          <w:sz w:val="28"/>
          <w:szCs w:val="28"/>
        </w:rPr>
        <w:t xml:space="preserve"> приложения № 12</w:t>
      </w:r>
      <w:r w:rsidRPr="005A4A4C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решению, на 2019 - 2020</w:t>
      </w:r>
      <w:r w:rsidRPr="005A4A4C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7107" w:history="1">
        <w:r w:rsidRPr="005A4A4C">
          <w:rPr>
            <w:rFonts w:ascii="Times New Roman" w:hAnsi="Times New Roman"/>
            <w:sz w:val="28"/>
            <w:szCs w:val="28"/>
          </w:rPr>
          <w:t>таблице 2</w:t>
        </w:r>
      </w:hyperlink>
      <w:r>
        <w:rPr>
          <w:rFonts w:ascii="Times New Roman" w:hAnsi="Times New Roman"/>
          <w:sz w:val="28"/>
          <w:szCs w:val="28"/>
        </w:rPr>
        <w:t xml:space="preserve"> приложения № </w:t>
      </w:r>
      <w:r w:rsidRPr="00BF74D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D84456" w:rsidRPr="00C2747A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outlineLvl w:val="1"/>
        <w:rPr>
          <w:rFonts w:ascii="Times New Roman" w:hAnsi="Times New Roman"/>
          <w:sz w:val="28"/>
          <w:szCs w:val="28"/>
        </w:rPr>
      </w:pPr>
      <w:r w:rsidRPr="00C2747A">
        <w:rPr>
          <w:rFonts w:ascii="Times New Roman" w:hAnsi="Times New Roman"/>
          <w:sz w:val="28"/>
          <w:szCs w:val="28"/>
        </w:rPr>
        <w:t>Установить, что в 201</w:t>
      </w:r>
      <w:r>
        <w:rPr>
          <w:rFonts w:ascii="Times New Roman" w:hAnsi="Times New Roman"/>
          <w:sz w:val="28"/>
          <w:szCs w:val="28"/>
        </w:rPr>
        <w:t>8</w:t>
      </w:r>
      <w:r w:rsidRPr="00C2747A">
        <w:rPr>
          <w:rFonts w:ascii="Times New Roman" w:hAnsi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12" w:history="1">
        <w:r w:rsidRPr="00C2747A">
          <w:rPr>
            <w:rFonts w:ascii="Times New Roman" w:hAnsi="Times New Roman"/>
            <w:sz w:val="28"/>
            <w:szCs w:val="28"/>
          </w:rPr>
          <w:t>Программой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 xml:space="preserve">внутренних заимствований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C2747A">
        <w:rPr>
          <w:rFonts w:ascii="Times New Roman" w:hAnsi="Times New Roman"/>
          <w:sz w:val="28"/>
          <w:szCs w:val="28"/>
        </w:rPr>
        <w:t>Новосибирской области на 201</w:t>
      </w:r>
      <w:r>
        <w:rPr>
          <w:rFonts w:ascii="Times New Roman" w:hAnsi="Times New Roman"/>
          <w:sz w:val="28"/>
          <w:szCs w:val="28"/>
        </w:rPr>
        <w:t>8</w:t>
      </w:r>
      <w:r w:rsidRPr="00C2747A">
        <w:rPr>
          <w:rFonts w:ascii="Times New Roman" w:hAnsi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>внутренних заимствований</w:t>
      </w:r>
      <w:r>
        <w:rPr>
          <w:rFonts w:ascii="Times New Roman" w:hAnsi="Times New Roman"/>
          <w:sz w:val="28"/>
          <w:szCs w:val="28"/>
        </w:rPr>
        <w:t xml:space="preserve"> Октябрьского </w:t>
      </w:r>
      <w:r w:rsidRPr="00003347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C2747A">
        <w:rPr>
          <w:rFonts w:ascii="Times New Roman" w:hAnsi="Times New Roman"/>
          <w:sz w:val="28"/>
          <w:szCs w:val="28"/>
        </w:rPr>
        <w:t xml:space="preserve"> Новосибирской области на 201</w:t>
      </w:r>
      <w:r>
        <w:rPr>
          <w:rFonts w:ascii="Times New Roman" w:hAnsi="Times New Roman"/>
          <w:sz w:val="28"/>
          <w:szCs w:val="28"/>
        </w:rPr>
        <w:t>8</w:t>
      </w:r>
      <w:r w:rsidRPr="00C2747A">
        <w:rPr>
          <w:rFonts w:ascii="Times New Roman" w:hAnsi="Times New Roman"/>
          <w:sz w:val="28"/>
          <w:szCs w:val="28"/>
        </w:rPr>
        <w:t xml:space="preserve"> год.</w:t>
      </w:r>
    </w:p>
    <w:p w:rsidR="00D84456" w:rsidRPr="005B7510" w:rsidRDefault="00D84456" w:rsidP="005B751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pacing w:val="-4"/>
          <w:sz w:val="28"/>
          <w:szCs w:val="28"/>
        </w:rPr>
      </w:pPr>
      <w:bookmarkStart w:id="22" w:name="Par308"/>
      <w:bookmarkEnd w:id="22"/>
      <w:r w:rsidRPr="005B7510">
        <w:rPr>
          <w:rFonts w:ascii="Times New Roman" w:hAnsi="Times New Roman"/>
          <w:b/>
          <w:sz w:val="28"/>
          <w:szCs w:val="28"/>
        </w:rPr>
        <w:t>Статья 16. Муниципальный внутренний долг Октябрьского сельсовета</w:t>
      </w:r>
      <w:r w:rsidRPr="005B7510">
        <w:rPr>
          <w:rFonts w:ascii="Times New Roman" w:hAnsi="Times New Roman"/>
          <w:b/>
          <w:spacing w:val="-4"/>
          <w:sz w:val="28"/>
          <w:szCs w:val="28"/>
        </w:rPr>
        <w:t xml:space="preserve"> Краснозерского района Новосибирской области и расходы на его обслуживание</w:t>
      </w:r>
    </w:p>
    <w:p w:rsidR="00D84456" w:rsidRPr="002931F2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верхний предел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ного внутреннего долга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</w:t>
      </w:r>
      <w:r>
        <w:rPr>
          <w:rFonts w:ascii="Times New Roman" w:hAnsi="Times New Roman"/>
          <w:sz w:val="28"/>
          <w:szCs w:val="28"/>
        </w:rPr>
        <w:t>бирской области на 1 января 2019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 xml:space="preserve">106,4 </w:t>
      </w:r>
      <w:r w:rsidRPr="00B44971">
        <w:rPr>
          <w:rFonts w:ascii="Times New Roman" w:hAnsi="Times New Roman"/>
          <w:sz w:val="28"/>
          <w:szCs w:val="28"/>
        </w:rPr>
        <w:t>тыс. рублей,</w:t>
      </w:r>
      <w:r w:rsidRPr="0081458B">
        <w:rPr>
          <w:rFonts w:ascii="Times New Roman" w:hAnsi="Times New Roman"/>
          <w:sz w:val="28"/>
          <w:szCs w:val="28"/>
        </w:rPr>
        <w:t xml:space="preserve"> в том числе верхний предел 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согласно таблице 1 приложения № </w:t>
      </w:r>
      <w:r>
        <w:rPr>
          <w:rFonts w:ascii="Times New Roman" w:hAnsi="Times New Roman"/>
          <w:sz w:val="28"/>
          <w:szCs w:val="28"/>
        </w:rPr>
        <w:t>13к настоящему решению, на 1 января 2020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110,03</w:t>
      </w:r>
      <w:r w:rsidRPr="00B44971">
        <w:rPr>
          <w:rFonts w:ascii="Times New Roman" w:hAnsi="Times New Roman"/>
          <w:sz w:val="28"/>
          <w:szCs w:val="28"/>
        </w:rPr>
        <w:t>тыс. рублей</w:t>
      </w:r>
      <w:r w:rsidRPr="0081458B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458B">
        <w:rPr>
          <w:rFonts w:ascii="Times New Roman" w:hAnsi="Times New Roman"/>
          <w:sz w:val="28"/>
          <w:szCs w:val="28"/>
        </w:rPr>
        <w:t>том числе верхний предел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458B">
        <w:rPr>
          <w:rFonts w:ascii="Times New Roman" w:hAnsi="Times New Roman"/>
          <w:sz w:val="28"/>
          <w:szCs w:val="28"/>
        </w:rPr>
        <w:t xml:space="preserve">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>
        <w:rPr>
          <w:rFonts w:ascii="Times New Roman" w:hAnsi="Times New Roman"/>
          <w:sz w:val="28"/>
          <w:szCs w:val="28"/>
        </w:rPr>
        <w:t xml:space="preserve">Октябрьского 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согласно таблице 2 приложения № 13</w:t>
      </w:r>
      <w:r>
        <w:rPr>
          <w:rFonts w:ascii="Times New Roman" w:hAnsi="Times New Roman"/>
          <w:sz w:val="28"/>
          <w:szCs w:val="28"/>
        </w:rPr>
        <w:t>к настоящему решению, и на 1 января 2021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110,52</w:t>
      </w:r>
      <w:r w:rsidRPr="00B44971">
        <w:rPr>
          <w:rFonts w:ascii="Times New Roman" w:hAnsi="Times New Roman"/>
          <w:sz w:val="28"/>
          <w:szCs w:val="28"/>
        </w:rPr>
        <w:t>тыс. рублей</w:t>
      </w:r>
      <w:r w:rsidRPr="0081458B">
        <w:rPr>
          <w:rFonts w:ascii="Times New Roman" w:hAnsi="Times New Roman"/>
          <w:sz w:val="28"/>
          <w:szCs w:val="28"/>
        </w:rPr>
        <w:t xml:space="preserve">, в том числе верхний предел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81458B">
        <w:rPr>
          <w:rFonts w:ascii="Times New Roman" w:hAnsi="Times New Roman"/>
          <w:sz w:val="28"/>
          <w:szCs w:val="28"/>
        </w:rPr>
        <w:t xml:space="preserve"> Новосибирской области в </w:t>
      </w:r>
      <w:r w:rsidRPr="002931F2">
        <w:rPr>
          <w:rFonts w:ascii="Times New Roman" w:hAnsi="Times New Roman"/>
          <w:sz w:val="28"/>
          <w:szCs w:val="28"/>
        </w:rPr>
        <w:t>сумме 0,0 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согласно таблице 2</w:t>
      </w:r>
      <w:bookmarkStart w:id="23" w:name="_GoBack"/>
      <w:bookmarkEnd w:id="23"/>
      <w:r>
        <w:rPr>
          <w:rFonts w:ascii="Times New Roman" w:hAnsi="Times New Roman"/>
          <w:sz w:val="28"/>
          <w:szCs w:val="28"/>
          <w:lang w:eastAsia="ru-RU"/>
        </w:rPr>
        <w:t xml:space="preserve"> приложения № 13</w:t>
      </w:r>
      <w:r w:rsidRPr="002931F2">
        <w:rPr>
          <w:rFonts w:ascii="Times New Roman" w:hAnsi="Times New Roman"/>
          <w:sz w:val="28"/>
          <w:szCs w:val="28"/>
        </w:rPr>
        <w:t>к настоящему решению.</w:t>
      </w:r>
    </w:p>
    <w:p w:rsidR="00D84456" w:rsidRPr="0081458B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31F2">
        <w:rPr>
          <w:rFonts w:ascii="Times New Roman" w:hAnsi="Times New Roman"/>
          <w:sz w:val="28"/>
          <w:szCs w:val="28"/>
        </w:rPr>
        <w:t>2. Установить предельный объем муниципального внутреннего дол</w:t>
      </w:r>
      <w:r>
        <w:rPr>
          <w:rFonts w:ascii="Times New Roman" w:hAnsi="Times New Roman"/>
          <w:sz w:val="28"/>
          <w:szCs w:val="28"/>
        </w:rPr>
        <w:t xml:space="preserve">га Октябрьского 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на 2018</w:t>
      </w:r>
      <w:r w:rsidRPr="002931F2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1064</w:t>
      </w:r>
      <w:r w:rsidRPr="00B44971">
        <w:rPr>
          <w:rFonts w:ascii="Times New Roman" w:hAnsi="Times New Roman"/>
          <w:sz w:val="28"/>
          <w:szCs w:val="28"/>
        </w:rPr>
        <w:t>тыс. рублей, на 201</w:t>
      </w:r>
      <w:r>
        <w:rPr>
          <w:rFonts w:ascii="Times New Roman" w:hAnsi="Times New Roman"/>
          <w:sz w:val="28"/>
          <w:szCs w:val="28"/>
        </w:rPr>
        <w:t>9</w:t>
      </w:r>
      <w:r w:rsidRPr="00B44971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>1100,3</w:t>
      </w:r>
      <w:r w:rsidRPr="00B44971">
        <w:rPr>
          <w:rFonts w:ascii="Times New Roman" w:hAnsi="Times New Roman"/>
          <w:sz w:val="28"/>
          <w:szCs w:val="28"/>
        </w:rPr>
        <w:t>тыс. рублей и на 20</w:t>
      </w:r>
      <w:r>
        <w:rPr>
          <w:rFonts w:ascii="Times New Roman" w:hAnsi="Times New Roman"/>
          <w:sz w:val="28"/>
          <w:szCs w:val="28"/>
        </w:rPr>
        <w:t>20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1105,2</w:t>
      </w:r>
      <w:r w:rsidRPr="00B44971">
        <w:rPr>
          <w:rFonts w:ascii="Times New Roman" w:hAnsi="Times New Roman"/>
          <w:sz w:val="28"/>
          <w:szCs w:val="28"/>
        </w:rPr>
        <w:t>тыс. рублей.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81458B">
        <w:rPr>
          <w:rFonts w:ascii="Times New Roman" w:hAnsi="Times New Roman"/>
          <w:sz w:val="28"/>
          <w:szCs w:val="28"/>
        </w:rPr>
        <w:t xml:space="preserve">бюджета на обслуживание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63707F">
        <w:rPr>
          <w:rFonts w:ascii="Times New Roman" w:hAnsi="Times New Roman"/>
          <w:sz w:val="28"/>
          <w:szCs w:val="28"/>
        </w:rPr>
        <w:t xml:space="preserve"> внутреннего долга</w:t>
      </w:r>
      <w:r>
        <w:rPr>
          <w:rFonts w:ascii="Times New Roman" w:hAnsi="Times New Roman"/>
          <w:sz w:val="28"/>
          <w:szCs w:val="28"/>
        </w:rPr>
        <w:t xml:space="preserve"> Октябрьского</w:t>
      </w:r>
      <w:r w:rsidRPr="009E508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на 2018</w:t>
      </w:r>
      <w:r w:rsidRPr="00D64D1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1468,2 </w:t>
      </w:r>
      <w:r w:rsidRPr="00B44971">
        <w:rPr>
          <w:rFonts w:ascii="Times New Roman" w:hAnsi="Times New Roman"/>
          <w:sz w:val="28"/>
          <w:szCs w:val="28"/>
        </w:rPr>
        <w:t>тыс. рублей, на 201</w:t>
      </w:r>
      <w:r>
        <w:rPr>
          <w:rFonts w:ascii="Times New Roman" w:hAnsi="Times New Roman"/>
          <w:sz w:val="28"/>
          <w:szCs w:val="28"/>
        </w:rPr>
        <w:t>9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668,4 </w:t>
      </w:r>
      <w:r w:rsidRPr="00B44971">
        <w:rPr>
          <w:rFonts w:ascii="Times New Roman" w:hAnsi="Times New Roman"/>
          <w:sz w:val="28"/>
          <w:szCs w:val="28"/>
        </w:rPr>
        <w:t>тыс. рублей и на 20</w:t>
      </w:r>
      <w:r>
        <w:rPr>
          <w:rFonts w:ascii="Times New Roman" w:hAnsi="Times New Roman"/>
          <w:sz w:val="28"/>
          <w:szCs w:val="28"/>
        </w:rPr>
        <w:t>20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682,86</w:t>
      </w:r>
      <w:r w:rsidRPr="00B44971">
        <w:rPr>
          <w:rFonts w:ascii="Times New Roman" w:hAnsi="Times New Roman"/>
          <w:sz w:val="28"/>
          <w:szCs w:val="28"/>
        </w:rPr>
        <w:t>тыс. рублей.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14"/>
      <w:bookmarkStart w:id="25" w:name="Par320"/>
      <w:bookmarkEnd w:id="24"/>
      <w:bookmarkEnd w:id="25"/>
      <w:r>
        <w:rPr>
          <w:rFonts w:ascii="Times New Roman" w:hAnsi="Times New Roman"/>
          <w:b/>
          <w:sz w:val="28"/>
          <w:szCs w:val="28"/>
        </w:rPr>
        <w:t>Статья 17. Прогнозный план приватизации муниципального имущества Октябрьского сельсовета Краснозерского района Новосибирской области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916BC">
        <w:rPr>
          <w:rFonts w:ascii="Times New Roman" w:hAnsi="Times New Roman"/>
          <w:sz w:val="28"/>
          <w:szCs w:val="28"/>
        </w:rPr>
        <w:t>прогнозный план</w:t>
      </w:r>
      <w:r>
        <w:rPr>
          <w:rFonts w:ascii="Times New Roman" w:hAnsi="Times New Roman"/>
          <w:sz w:val="28"/>
          <w:szCs w:val="28"/>
        </w:rPr>
        <w:t xml:space="preserve"> приватизации муниципального имущества Октябрьского  сельсовета Краснозерского района Новосибирской области на 2018 год согласно приложению № 14 к настоящему решению.</w:t>
      </w:r>
    </w:p>
    <w:p w:rsidR="00D84456" w:rsidRPr="00F5500D" w:rsidRDefault="00D84456" w:rsidP="00F550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28"/>
      <w:bookmarkStart w:id="27" w:name="Par334"/>
      <w:bookmarkEnd w:id="26"/>
      <w:bookmarkEnd w:id="27"/>
      <w:r w:rsidRPr="00F5500D">
        <w:rPr>
          <w:rFonts w:ascii="Times New Roman" w:hAnsi="Times New Roman"/>
          <w:b/>
          <w:spacing w:val="-6"/>
          <w:sz w:val="28"/>
          <w:szCs w:val="28"/>
        </w:rPr>
        <w:t xml:space="preserve">Статья 18. Особенности использования остатков целевых средств, поступивших </w:t>
      </w:r>
      <w:r w:rsidRPr="00F5500D">
        <w:rPr>
          <w:rFonts w:ascii="Times New Roman" w:hAnsi="Times New Roman"/>
          <w:b/>
          <w:sz w:val="28"/>
          <w:szCs w:val="28"/>
        </w:rPr>
        <w:t>из областного бюджета или районного бюджета в местный бюджет</w:t>
      </w:r>
    </w:p>
    <w:p w:rsidR="00D84456" w:rsidRPr="001B583B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B583B">
        <w:rPr>
          <w:rFonts w:ascii="Times New Roman" w:hAnsi="Times New Roman"/>
          <w:sz w:val="28"/>
          <w:szCs w:val="28"/>
        </w:rPr>
        <w:t>Установить, что не использованн</w:t>
      </w:r>
      <w:r>
        <w:rPr>
          <w:rFonts w:ascii="Times New Roman" w:hAnsi="Times New Roman"/>
          <w:sz w:val="28"/>
          <w:szCs w:val="28"/>
        </w:rPr>
        <w:t>ые по состоянию на 1 января 2018</w:t>
      </w:r>
      <w:r w:rsidRPr="001B583B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</w:t>
      </w:r>
      <w:r w:rsidRPr="00596DD2">
        <w:rPr>
          <w:rFonts w:ascii="Times New Roman" w:hAnsi="Times New Roman"/>
          <w:sz w:val="28"/>
          <w:szCs w:val="28"/>
        </w:rPr>
        <w:t>областного бюджета или районного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83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sz w:val="28"/>
          <w:szCs w:val="28"/>
        </w:rPr>
        <w:t xml:space="preserve">бюджет, подлежат возврату в доход </w:t>
      </w:r>
      <w:r>
        <w:rPr>
          <w:rFonts w:ascii="Times New Roman" w:hAnsi="Times New Roman"/>
          <w:sz w:val="28"/>
          <w:szCs w:val="28"/>
        </w:rPr>
        <w:t xml:space="preserve">областного или районного </w:t>
      </w:r>
      <w:r w:rsidRPr="001B583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соответственно</w:t>
      </w:r>
      <w:r w:rsidRPr="001B583B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3" w:history="1">
        <w:r w:rsidRPr="001B583B">
          <w:rPr>
            <w:rFonts w:ascii="Times New Roman" w:hAnsi="Times New Roman"/>
            <w:sz w:val="28"/>
            <w:szCs w:val="28"/>
          </w:rPr>
          <w:t>Порядком</w:t>
        </w:r>
      </w:hyperlink>
      <w:r w:rsidRPr="001B583B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</w:t>
      </w:r>
      <w:r>
        <w:rPr>
          <w:rFonts w:ascii="Times New Roman" w:hAnsi="Times New Roman"/>
          <w:sz w:val="28"/>
          <w:szCs w:val="28"/>
        </w:rPr>
        <w:t xml:space="preserve"> или областного</w:t>
      </w:r>
      <w:r w:rsidRPr="001B583B">
        <w:rPr>
          <w:rFonts w:ascii="Times New Roman" w:hAnsi="Times New Roman"/>
          <w:sz w:val="28"/>
          <w:szCs w:val="28"/>
        </w:rPr>
        <w:t xml:space="preserve"> бюджета, утвержденным приказом Министерства финансов Российской Федерации от 11 июня 2009 года </w:t>
      </w:r>
      <w:r>
        <w:rPr>
          <w:rFonts w:ascii="Times New Roman" w:hAnsi="Times New Roman"/>
          <w:sz w:val="28"/>
          <w:szCs w:val="28"/>
        </w:rPr>
        <w:t>№</w:t>
      </w:r>
      <w:r w:rsidRPr="001B583B">
        <w:rPr>
          <w:rFonts w:ascii="Times New Roman" w:hAnsi="Times New Roman"/>
          <w:sz w:val="28"/>
          <w:szCs w:val="28"/>
        </w:rPr>
        <w:t xml:space="preserve"> 51н.</w:t>
      </w:r>
    </w:p>
    <w:p w:rsidR="00D84456" w:rsidRPr="00DD6DFD" w:rsidRDefault="00D84456" w:rsidP="00F550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8" w:name="Par338"/>
      <w:bookmarkEnd w:id="28"/>
      <w:r>
        <w:rPr>
          <w:rFonts w:ascii="Times New Roman" w:hAnsi="Times New Roman"/>
          <w:b/>
          <w:sz w:val="28"/>
          <w:szCs w:val="28"/>
        </w:rPr>
        <w:t>Статья 19</w:t>
      </w:r>
      <w:r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>
        <w:rPr>
          <w:rFonts w:ascii="Times New Roman" w:hAnsi="Times New Roman"/>
          <w:b/>
          <w:sz w:val="28"/>
          <w:szCs w:val="28"/>
        </w:rPr>
        <w:t xml:space="preserve">Октябрьским  сельсоветом Краснозерского района </w:t>
      </w:r>
      <w:r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D84456" w:rsidRPr="00DD6DF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>
        <w:rPr>
          <w:rFonts w:ascii="Times New Roman" w:hAnsi="Times New Roman"/>
          <w:sz w:val="28"/>
          <w:szCs w:val="28"/>
        </w:rPr>
        <w:t>администрация Октябрьского</w:t>
      </w:r>
      <w:r w:rsidRPr="006947C0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DD6DFD">
        <w:rPr>
          <w:rFonts w:ascii="Times New Roman" w:hAnsi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>
        <w:rPr>
          <w:rFonts w:ascii="Times New Roman" w:hAnsi="Times New Roman"/>
          <w:sz w:val="28"/>
          <w:szCs w:val="28"/>
        </w:rPr>
        <w:t xml:space="preserve">Октябрьским сельсоветом Краснозерского района </w:t>
      </w:r>
      <w:r w:rsidRPr="00DD6DFD">
        <w:rPr>
          <w:rFonts w:ascii="Times New Roman" w:hAnsi="Times New Roman"/>
          <w:sz w:val="28"/>
          <w:szCs w:val="28"/>
        </w:rPr>
        <w:t>Новосибирской област</w:t>
      </w:r>
      <w:r>
        <w:rPr>
          <w:rFonts w:ascii="Times New Roman" w:hAnsi="Times New Roman"/>
          <w:sz w:val="28"/>
          <w:szCs w:val="28"/>
        </w:rPr>
        <w:t>и</w:t>
      </w:r>
      <w:r w:rsidRPr="00DD6DFD">
        <w:rPr>
          <w:rFonts w:ascii="Times New Roman" w:hAnsi="Times New Roman"/>
          <w:sz w:val="28"/>
          <w:szCs w:val="28"/>
        </w:rPr>
        <w:t xml:space="preserve"> следующими способами:</w:t>
      </w:r>
    </w:p>
    <w:p w:rsidR="00D84456" w:rsidRPr="00DD6DF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D84456" w:rsidRPr="00DD6DF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D84456" w:rsidRPr="00DD6DF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D84456" w:rsidRPr="00DD6DF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D84456" w:rsidRPr="00DD6DF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D84456" w:rsidRPr="00DD6DF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D84456" w:rsidRPr="00A43033" w:rsidRDefault="00D84456" w:rsidP="00F550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3033">
        <w:rPr>
          <w:rFonts w:ascii="Times New Roman" w:hAnsi="Times New Roman"/>
          <w:b/>
          <w:sz w:val="28"/>
          <w:szCs w:val="28"/>
        </w:rPr>
        <w:t>Статья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Pr="00A43033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D84456" w:rsidRPr="00DD6DF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43033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A43033">
        <w:rPr>
          <w:rFonts w:ascii="Times New Roman" w:hAnsi="Times New Roman"/>
          <w:sz w:val="28"/>
          <w:szCs w:val="28"/>
        </w:rPr>
        <w:t>Краснозерского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предусмотрены.</w:t>
      </w:r>
    </w:p>
    <w:p w:rsidR="00D84456" w:rsidRDefault="00D84456" w:rsidP="00F550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9" w:name="Par348"/>
      <w:bookmarkEnd w:id="29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21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>
        <w:rPr>
          <w:rFonts w:ascii="Times New Roman" w:hAnsi="Times New Roman"/>
          <w:b/>
          <w:sz w:val="28"/>
          <w:szCs w:val="28"/>
        </w:rPr>
        <w:t>местного бюджета в 2018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D84456" w:rsidRPr="00F5500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pacing w:val="-2"/>
          <w:sz w:val="28"/>
          <w:szCs w:val="28"/>
        </w:rPr>
      </w:pPr>
      <w:r w:rsidRPr="00F5500D">
        <w:rPr>
          <w:rFonts w:ascii="Times New Roman" w:hAnsi="Times New Roman"/>
          <w:spacing w:val="-2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2018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бюджетных средств местного бюджета:</w:t>
      </w:r>
    </w:p>
    <w:p w:rsidR="00D84456" w:rsidRPr="00284B0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284B06">
        <w:rPr>
          <w:rFonts w:ascii="Times New Roman" w:hAnsi="Times New Roman"/>
          <w:sz w:val="28"/>
          <w:szCs w:val="28"/>
          <w:lang w:eastAsia="ru-RU"/>
        </w:rPr>
        <w:t>учреждения;</w:t>
      </w:r>
    </w:p>
    <w:p w:rsidR="00D84456" w:rsidRPr="00284B0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84456" w:rsidRPr="00284B0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между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4" w:history="1">
        <w:r w:rsidRPr="00284B06">
          <w:rPr>
            <w:rFonts w:ascii="Times New Roman" w:hAnsi="Times New Roman"/>
            <w:sz w:val="28"/>
            <w:szCs w:val="28"/>
            <w:lang w:eastAsia="ru-RU"/>
          </w:rPr>
          <w:t>№ 597</w:t>
        </w:r>
      </w:hyperlink>
      <w:r w:rsidRPr="00284B06">
        <w:rPr>
          <w:rFonts w:ascii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5" w:history="1">
        <w:r w:rsidRPr="00284B06">
          <w:rPr>
            <w:rFonts w:ascii="Times New Roman" w:hAnsi="Times New Roman"/>
            <w:sz w:val="28"/>
            <w:szCs w:val="28"/>
            <w:lang w:eastAsia="ru-RU"/>
          </w:rPr>
          <w:t>№ 761</w:t>
        </w:r>
      </w:hyperlink>
      <w:r w:rsidRPr="00284B06">
        <w:rPr>
          <w:rFonts w:ascii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6" w:history="1">
        <w:r w:rsidRPr="00284B06">
          <w:rPr>
            <w:rFonts w:ascii="Times New Roman" w:hAnsi="Times New Roman"/>
            <w:sz w:val="28"/>
            <w:szCs w:val="28"/>
            <w:lang w:eastAsia="ru-RU"/>
          </w:rPr>
          <w:t>№ 1688</w:t>
        </w:r>
      </w:hyperlink>
      <w:r w:rsidRPr="00284B06">
        <w:rPr>
          <w:rFonts w:ascii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D84456" w:rsidRPr="00284B0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</w:t>
      </w:r>
      <w:r>
        <w:rPr>
          <w:rFonts w:ascii="Times New Roman" w:hAnsi="Times New Roman"/>
          <w:sz w:val="28"/>
          <w:szCs w:val="28"/>
          <w:lang w:eastAsia="ru-RU"/>
        </w:rPr>
        <w:t>елю бюджетных средств местного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D84456" w:rsidRPr="00284B0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hAnsi="Times New Roman"/>
          <w:sz w:val="28"/>
          <w:szCs w:val="28"/>
          <w:lang w:eastAsia="ru-RU"/>
        </w:rPr>
        <w:t>бюджета;</w:t>
      </w:r>
    </w:p>
    <w:p w:rsidR="00D84456" w:rsidRPr="00284B0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>6) уменьшение бюджетн</w:t>
      </w:r>
      <w:r>
        <w:rPr>
          <w:rFonts w:ascii="Times New Roman" w:hAnsi="Times New Roman"/>
          <w:sz w:val="28"/>
          <w:szCs w:val="28"/>
          <w:lang w:eastAsia="ru-RU"/>
        </w:rPr>
        <w:t>ых ассигнований, предусмотренных главно</w:t>
      </w:r>
      <w:r w:rsidRPr="00284B06"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>у распорядителю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 средств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hAnsi="Times New Roman"/>
          <w:sz w:val="28"/>
          <w:szCs w:val="28"/>
          <w:lang w:eastAsia="ru-RU"/>
        </w:rPr>
        <w:t>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государственного финансового контроля о применении бюджетных мер принуждения;</w:t>
      </w:r>
    </w:p>
    <w:p w:rsidR="00D84456" w:rsidRPr="0078665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 xml:space="preserve">7) </w:t>
      </w:r>
      <w:r w:rsidRPr="001D070D">
        <w:rPr>
          <w:rFonts w:ascii="Times New Roman" w:hAnsi="Times New Roman"/>
          <w:sz w:val="28"/>
          <w:szCs w:val="28"/>
        </w:rPr>
        <w:t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</w:t>
      </w:r>
      <w:r>
        <w:rPr>
          <w:rFonts w:ascii="Times New Roman" w:hAnsi="Times New Roman"/>
          <w:sz w:val="28"/>
          <w:szCs w:val="28"/>
        </w:rPr>
        <w:t>,</w:t>
      </w:r>
      <w:r w:rsidRPr="001D070D">
        <w:rPr>
          <w:rFonts w:ascii="Times New Roman" w:hAnsi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</w:t>
      </w:r>
      <w:r w:rsidRPr="007E6A18">
        <w:rPr>
          <w:rFonts w:ascii="Times New Roman" w:hAnsi="Times New Roman"/>
          <w:sz w:val="28"/>
          <w:szCs w:val="28"/>
        </w:rPr>
        <w:t xml:space="preserve">та по перечислению в </w:t>
      </w:r>
      <w:r>
        <w:rPr>
          <w:rFonts w:ascii="Times New Roman" w:hAnsi="Times New Roman"/>
          <w:sz w:val="28"/>
          <w:szCs w:val="28"/>
        </w:rPr>
        <w:t>местный</w:t>
      </w:r>
      <w:r w:rsidRPr="001D070D">
        <w:rPr>
          <w:rFonts w:ascii="Times New Roman" w:hAnsi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бюджета, источником финансового обеспечения которых являются данные межбюджетные трансферты, сверх объемов</w:t>
      </w:r>
      <w:r w:rsidRPr="007E6A18">
        <w:rPr>
          <w:rFonts w:ascii="Times New Roman" w:hAnsi="Times New Roman"/>
          <w:sz w:val="28"/>
          <w:szCs w:val="28"/>
        </w:rPr>
        <w:t>, утвержденных настоящим решением</w:t>
      </w:r>
      <w:r w:rsidRPr="001D070D">
        <w:rPr>
          <w:rFonts w:ascii="Times New Roman" w:hAnsi="Times New Roman"/>
          <w:sz w:val="28"/>
          <w:szCs w:val="28"/>
        </w:rPr>
        <w:t>;</w:t>
      </w:r>
    </w:p>
    <w:p w:rsidR="00D84456" w:rsidRPr="00284B0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>8)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 органами исполнительной власти или физическими и юридическими лицами, сверх объемов, утвержденных настоящим</w:t>
      </w:r>
      <w:r>
        <w:rPr>
          <w:rFonts w:ascii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hAnsi="Times New Roman"/>
          <w:sz w:val="28"/>
          <w:szCs w:val="28"/>
          <w:lang w:eastAsia="ru-RU"/>
        </w:rPr>
        <w:t>;</w:t>
      </w:r>
    </w:p>
    <w:p w:rsidR="00D84456" w:rsidRPr="00F5500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 xml:space="preserve">9) распределение на основании федеральных правовых актов субвенций, иных межбюджетных трансфертов, предоставленных из федерального бюджета, или </w:t>
      </w:r>
      <w:r w:rsidRPr="00F5500D">
        <w:rPr>
          <w:rFonts w:ascii="Times New Roman" w:hAnsi="Times New Roman"/>
          <w:spacing w:val="-2"/>
          <w:sz w:val="28"/>
          <w:szCs w:val="28"/>
          <w:lang w:eastAsia="ru-RU"/>
        </w:rPr>
        <w:t xml:space="preserve">безвозмездных поступлений от физических и юридических лиц, имеющих целевое </w:t>
      </w:r>
      <w:r w:rsidRPr="00F5500D">
        <w:rPr>
          <w:rFonts w:ascii="Times New Roman" w:hAnsi="Times New Roman"/>
          <w:spacing w:val="-6"/>
          <w:sz w:val="28"/>
          <w:szCs w:val="28"/>
          <w:lang w:eastAsia="ru-RU"/>
        </w:rPr>
        <w:t>назначение, местному бюджету сверх объемов, утвержденных настоящим решением;</w:t>
      </w:r>
    </w:p>
    <w:p w:rsidR="00D84456" w:rsidRPr="00284B06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B06">
        <w:rPr>
          <w:rFonts w:ascii="Times New Roman" w:hAnsi="Times New Roman"/>
          <w:sz w:val="28"/>
          <w:szCs w:val="28"/>
          <w:lang w:eastAsia="ru-RU"/>
        </w:rPr>
        <w:t xml:space="preserve">10)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hAnsi="Times New Roman"/>
          <w:sz w:val="28"/>
          <w:szCs w:val="28"/>
          <w:lang w:eastAsia="ru-RU"/>
        </w:rPr>
        <w:t xml:space="preserve">бюджета для отражения расходных обязательств, на которые предоставляется софинансирование из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hAnsi="Times New Roman"/>
          <w:sz w:val="28"/>
          <w:szCs w:val="28"/>
          <w:lang w:eastAsia="ru-RU"/>
        </w:rPr>
        <w:t>бюджета;</w:t>
      </w:r>
    </w:p>
    <w:p w:rsidR="00D84456" w:rsidRPr="00F5500D" w:rsidRDefault="00D84456" w:rsidP="00F5500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F5500D">
        <w:rPr>
          <w:rFonts w:ascii="Times New Roman" w:hAnsi="Times New Roman"/>
          <w:spacing w:val="-2"/>
          <w:sz w:val="28"/>
          <w:szCs w:val="28"/>
          <w:lang w:eastAsia="ru-RU"/>
        </w:rPr>
        <w:t>11) увеличение бюджетных ассигнований за счет остатков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D84456" w:rsidRPr="00C82F00" w:rsidRDefault="00D84456" w:rsidP="00F5500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22</w:t>
      </w:r>
      <w:r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>
        <w:rPr>
          <w:rFonts w:ascii="Times New Roman" w:hAnsi="Times New Roman"/>
          <w:b/>
          <w:sz w:val="28"/>
          <w:szCs w:val="28"/>
        </w:rPr>
        <w:t>решения</w:t>
      </w:r>
    </w:p>
    <w:p w:rsidR="00D84456" w:rsidRDefault="00D84456" w:rsidP="00F5500D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 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>
        <w:rPr>
          <w:rFonts w:ascii="Times New Roman" w:hAnsi="Times New Roman"/>
          <w:sz w:val="28"/>
          <w:szCs w:val="28"/>
        </w:rPr>
        <w:t>2018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D84456" w:rsidRDefault="00D84456" w:rsidP="00F5500D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D84456" w:rsidRDefault="00D84456" w:rsidP="00F5500D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>постоянную комиссию Совета депутатов Октябрьского</w:t>
      </w:r>
      <w:r w:rsidRPr="00792BEC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 вопросам экономики, бюджетной, налоговой и финансово-кредитной политике.</w:t>
      </w:r>
    </w:p>
    <w:p w:rsidR="00D84456" w:rsidRDefault="00D84456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D84456" w:rsidRPr="00267775" w:rsidTr="00C92317">
        <w:tc>
          <w:tcPr>
            <w:tcW w:w="4785" w:type="dxa"/>
          </w:tcPr>
          <w:p w:rsidR="00D84456" w:rsidRPr="00267775" w:rsidRDefault="00D84456" w:rsidP="00F5500D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Октябрьского сельсовета  Краснозерского района Новосибирской области</w:t>
            </w:r>
          </w:p>
        </w:tc>
        <w:tc>
          <w:tcPr>
            <w:tcW w:w="5223" w:type="dxa"/>
          </w:tcPr>
          <w:p w:rsidR="00D84456" w:rsidRDefault="00D84456" w:rsidP="00F5500D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Октябрьского сельсовета 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84456" w:rsidRPr="00267775" w:rsidRDefault="00D84456" w:rsidP="00F5500D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D84456" w:rsidRPr="00267775" w:rsidTr="00C92317">
        <w:tc>
          <w:tcPr>
            <w:tcW w:w="4785" w:type="dxa"/>
          </w:tcPr>
          <w:p w:rsidR="00D84456" w:rsidRDefault="00D84456" w:rsidP="00F5500D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  А.Б. Юданов</w:t>
            </w:r>
          </w:p>
          <w:p w:rsidR="00D84456" w:rsidRPr="00267775" w:rsidRDefault="00D84456" w:rsidP="00F5500D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  2017 года</w:t>
            </w:r>
          </w:p>
        </w:tc>
        <w:tc>
          <w:tcPr>
            <w:tcW w:w="5223" w:type="dxa"/>
          </w:tcPr>
          <w:p w:rsidR="00D84456" w:rsidRDefault="00D84456" w:rsidP="00F5500D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>
              <w:rPr>
                <w:rFonts w:ascii="Times New Roman" w:hAnsi="Times New Roman"/>
                <w:sz w:val="28"/>
                <w:szCs w:val="28"/>
              </w:rPr>
              <w:t>Н.Ф. Цветкова</w:t>
            </w:r>
          </w:p>
          <w:p w:rsidR="00D84456" w:rsidRPr="00267775" w:rsidRDefault="00D84456" w:rsidP="00F5500D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 2017года</w:t>
            </w:r>
          </w:p>
        </w:tc>
      </w:tr>
    </w:tbl>
    <w:p w:rsidR="00D84456" w:rsidRPr="00E30E7A" w:rsidRDefault="00D84456" w:rsidP="00CF3E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84456" w:rsidRPr="00E30E7A" w:rsidSect="00F5500D">
      <w:headerReference w:type="default" r:id="rId1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456" w:rsidRDefault="00D84456" w:rsidP="006544D4">
      <w:pPr>
        <w:spacing w:after="0" w:line="240" w:lineRule="auto"/>
      </w:pPr>
      <w:r>
        <w:separator/>
      </w:r>
    </w:p>
  </w:endnote>
  <w:endnote w:type="continuationSeparator" w:id="0">
    <w:p w:rsidR="00D84456" w:rsidRDefault="00D8445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456" w:rsidRDefault="00D84456" w:rsidP="006544D4">
      <w:pPr>
        <w:spacing w:after="0" w:line="240" w:lineRule="auto"/>
      </w:pPr>
      <w:r>
        <w:separator/>
      </w:r>
    </w:p>
  </w:footnote>
  <w:footnote w:type="continuationSeparator" w:id="0">
    <w:p w:rsidR="00D84456" w:rsidRDefault="00D8445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56" w:rsidRDefault="00D84456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20FFB"/>
    <w:rsid w:val="000214C8"/>
    <w:rsid w:val="0002227E"/>
    <w:rsid w:val="00024390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1022"/>
    <w:rsid w:val="0006372C"/>
    <w:rsid w:val="000641E3"/>
    <w:rsid w:val="00066818"/>
    <w:rsid w:val="00066CC4"/>
    <w:rsid w:val="0006758F"/>
    <w:rsid w:val="00070110"/>
    <w:rsid w:val="00071B84"/>
    <w:rsid w:val="00072722"/>
    <w:rsid w:val="00073230"/>
    <w:rsid w:val="000743D8"/>
    <w:rsid w:val="00074BFD"/>
    <w:rsid w:val="00075B62"/>
    <w:rsid w:val="00077FEF"/>
    <w:rsid w:val="0008013C"/>
    <w:rsid w:val="00083092"/>
    <w:rsid w:val="000835FF"/>
    <w:rsid w:val="00084041"/>
    <w:rsid w:val="00084209"/>
    <w:rsid w:val="0008652C"/>
    <w:rsid w:val="00086913"/>
    <w:rsid w:val="000910F6"/>
    <w:rsid w:val="00091575"/>
    <w:rsid w:val="0009177E"/>
    <w:rsid w:val="00091DBD"/>
    <w:rsid w:val="00094FF1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D26C6"/>
    <w:rsid w:val="000D5E17"/>
    <w:rsid w:val="000D62B3"/>
    <w:rsid w:val="000D7769"/>
    <w:rsid w:val="000E5201"/>
    <w:rsid w:val="000E5802"/>
    <w:rsid w:val="000F31E7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49A9"/>
    <w:rsid w:val="00126B3C"/>
    <w:rsid w:val="00131963"/>
    <w:rsid w:val="0013224C"/>
    <w:rsid w:val="0013289F"/>
    <w:rsid w:val="0013414A"/>
    <w:rsid w:val="00135FAC"/>
    <w:rsid w:val="00144F6A"/>
    <w:rsid w:val="001452F7"/>
    <w:rsid w:val="00145C18"/>
    <w:rsid w:val="0014765D"/>
    <w:rsid w:val="00157E9B"/>
    <w:rsid w:val="001617C4"/>
    <w:rsid w:val="001621A3"/>
    <w:rsid w:val="00163CF5"/>
    <w:rsid w:val="00163E12"/>
    <w:rsid w:val="00163F3F"/>
    <w:rsid w:val="00163F87"/>
    <w:rsid w:val="0016416D"/>
    <w:rsid w:val="00165AAD"/>
    <w:rsid w:val="0016660D"/>
    <w:rsid w:val="00166EBC"/>
    <w:rsid w:val="00170A86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F1B"/>
    <w:rsid w:val="001B46AF"/>
    <w:rsid w:val="001B583B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BEE"/>
    <w:rsid w:val="001E7C4E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3C4C"/>
    <w:rsid w:val="00225084"/>
    <w:rsid w:val="002263F7"/>
    <w:rsid w:val="00230398"/>
    <w:rsid w:val="00230AE8"/>
    <w:rsid w:val="002321DE"/>
    <w:rsid w:val="0023330C"/>
    <w:rsid w:val="00241BED"/>
    <w:rsid w:val="002427E9"/>
    <w:rsid w:val="0024683B"/>
    <w:rsid w:val="00247115"/>
    <w:rsid w:val="0024719B"/>
    <w:rsid w:val="00247763"/>
    <w:rsid w:val="00247E98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0F3"/>
    <w:rsid w:val="00274F5F"/>
    <w:rsid w:val="00277904"/>
    <w:rsid w:val="00277B76"/>
    <w:rsid w:val="00281707"/>
    <w:rsid w:val="00284B06"/>
    <w:rsid w:val="00285D2D"/>
    <w:rsid w:val="0028606C"/>
    <w:rsid w:val="00286D02"/>
    <w:rsid w:val="00287F2D"/>
    <w:rsid w:val="00291A6F"/>
    <w:rsid w:val="00291DB5"/>
    <w:rsid w:val="002931F2"/>
    <w:rsid w:val="00293BF3"/>
    <w:rsid w:val="0029632E"/>
    <w:rsid w:val="00297155"/>
    <w:rsid w:val="002A0F09"/>
    <w:rsid w:val="002A5F0A"/>
    <w:rsid w:val="002B1A76"/>
    <w:rsid w:val="002B1B4C"/>
    <w:rsid w:val="002B39D7"/>
    <w:rsid w:val="002B5698"/>
    <w:rsid w:val="002B7826"/>
    <w:rsid w:val="002B7FF6"/>
    <w:rsid w:val="002C2DD5"/>
    <w:rsid w:val="002C3398"/>
    <w:rsid w:val="002C54BD"/>
    <w:rsid w:val="002C72EE"/>
    <w:rsid w:val="002C7468"/>
    <w:rsid w:val="002D030A"/>
    <w:rsid w:val="002D11AD"/>
    <w:rsid w:val="002D1572"/>
    <w:rsid w:val="002D24CB"/>
    <w:rsid w:val="002E0A90"/>
    <w:rsid w:val="002E1998"/>
    <w:rsid w:val="002E2D23"/>
    <w:rsid w:val="002E75EB"/>
    <w:rsid w:val="002F013D"/>
    <w:rsid w:val="002F3C7C"/>
    <w:rsid w:val="002F4625"/>
    <w:rsid w:val="002F4B11"/>
    <w:rsid w:val="002F51A9"/>
    <w:rsid w:val="00301567"/>
    <w:rsid w:val="003015BB"/>
    <w:rsid w:val="00303904"/>
    <w:rsid w:val="00304B03"/>
    <w:rsid w:val="00304FF3"/>
    <w:rsid w:val="003059AF"/>
    <w:rsid w:val="00310E7F"/>
    <w:rsid w:val="0031335F"/>
    <w:rsid w:val="00313A3F"/>
    <w:rsid w:val="00315640"/>
    <w:rsid w:val="00315E33"/>
    <w:rsid w:val="00316BAF"/>
    <w:rsid w:val="003217CF"/>
    <w:rsid w:val="003227C8"/>
    <w:rsid w:val="003258F0"/>
    <w:rsid w:val="003259C6"/>
    <w:rsid w:val="00326998"/>
    <w:rsid w:val="003306C6"/>
    <w:rsid w:val="003306DC"/>
    <w:rsid w:val="00330FA6"/>
    <w:rsid w:val="00332B3D"/>
    <w:rsid w:val="00333050"/>
    <w:rsid w:val="00333193"/>
    <w:rsid w:val="0033350D"/>
    <w:rsid w:val="0033590B"/>
    <w:rsid w:val="00340951"/>
    <w:rsid w:val="00340A61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9A5"/>
    <w:rsid w:val="00373D2B"/>
    <w:rsid w:val="003743F8"/>
    <w:rsid w:val="003746DA"/>
    <w:rsid w:val="003753DD"/>
    <w:rsid w:val="00375963"/>
    <w:rsid w:val="0037732A"/>
    <w:rsid w:val="00381155"/>
    <w:rsid w:val="0038431C"/>
    <w:rsid w:val="003879B5"/>
    <w:rsid w:val="003947C4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DB0"/>
    <w:rsid w:val="003B727F"/>
    <w:rsid w:val="003C2AAE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19EA"/>
    <w:rsid w:val="003F23FB"/>
    <w:rsid w:val="003F7530"/>
    <w:rsid w:val="004007B2"/>
    <w:rsid w:val="00403808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2160F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1C99"/>
    <w:rsid w:val="00481EDB"/>
    <w:rsid w:val="00482E84"/>
    <w:rsid w:val="00482F81"/>
    <w:rsid w:val="00482FA8"/>
    <w:rsid w:val="00490C41"/>
    <w:rsid w:val="00490E3C"/>
    <w:rsid w:val="004916BC"/>
    <w:rsid w:val="004943BB"/>
    <w:rsid w:val="00494F76"/>
    <w:rsid w:val="00495714"/>
    <w:rsid w:val="004963DA"/>
    <w:rsid w:val="004978A9"/>
    <w:rsid w:val="004A285E"/>
    <w:rsid w:val="004A52F8"/>
    <w:rsid w:val="004A68C2"/>
    <w:rsid w:val="004A7151"/>
    <w:rsid w:val="004B0E7A"/>
    <w:rsid w:val="004B1809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0BBC"/>
    <w:rsid w:val="004D3370"/>
    <w:rsid w:val="004D44E8"/>
    <w:rsid w:val="004D5027"/>
    <w:rsid w:val="004D6967"/>
    <w:rsid w:val="004D7149"/>
    <w:rsid w:val="004E009F"/>
    <w:rsid w:val="004E065B"/>
    <w:rsid w:val="004E2145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05F72"/>
    <w:rsid w:val="00511263"/>
    <w:rsid w:val="00511AB8"/>
    <w:rsid w:val="00511FB4"/>
    <w:rsid w:val="00512526"/>
    <w:rsid w:val="00513609"/>
    <w:rsid w:val="005155FA"/>
    <w:rsid w:val="00520CDB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60EEC"/>
    <w:rsid w:val="0056498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915E6"/>
    <w:rsid w:val="005928A9"/>
    <w:rsid w:val="00593A40"/>
    <w:rsid w:val="005959E4"/>
    <w:rsid w:val="00595E47"/>
    <w:rsid w:val="00596DD2"/>
    <w:rsid w:val="005A0B9B"/>
    <w:rsid w:val="005A1166"/>
    <w:rsid w:val="005A3DE9"/>
    <w:rsid w:val="005A4A4C"/>
    <w:rsid w:val="005A50C7"/>
    <w:rsid w:val="005A662D"/>
    <w:rsid w:val="005B3FE8"/>
    <w:rsid w:val="005B50EE"/>
    <w:rsid w:val="005B5EA1"/>
    <w:rsid w:val="005B6838"/>
    <w:rsid w:val="005B7510"/>
    <w:rsid w:val="005C7F12"/>
    <w:rsid w:val="005D0E7E"/>
    <w:rsid w:val="005D1D65"/>
    <w:rsid w:val="005D2002"/>
    <w:rsid w:val="005D2F32"/>
    <w:rsid w:val="005D5E97"/>
    <w:rsid w:val="005D6673"/>
    <w:rsid w:val="005E3DB9"/>
    <w:rsid w:val="005E4AA6"/>
    <w:rsid w:val="005E5FC4"/>
    <w:rsid w:val="005E79D8"/>
    <w:rsid w:val="005E7EBC"/>
    <w:rsid w:val="005F1D6B"/>
    <w:rsid w:val="005F307A"/>
    <w:rsid w:val="005F4069"/>
    <w:rsid w:val="005F40E1"/>
    <w:rsid w:val="00600CE4"/>
    <w:rsid w:val="00602834"/>
    <w:rsid w:val="00604EAA"/>
    <w:rsid w:val="006055D3"/>
    <w:rsid w:val="00605DC6"/>
    <w:rsid w:val="00606CEE"/>
    <w:rsid w:val="00607D4B"/>
    <w:rsid w:val="00614FC1"/>
    <w:rsid w:val="0061662E"/>
    <w:rsid w:val="006200EB"/>
    <w:rsid w:val="00621109"/>
    <w:rsid w:val="00621C85"/>
    <w:rsid w:val="0062304B"/>
    <w:rsid w:val="00625939"/>
    <w:rsid w:val="00626CBE"/>
    <w:rsid w:val="00627BAD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6FE2"/>
    <w:rsid w:val="00667150"/>
    <w:rsid w:val="006678EE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96A21"/>
    <w:rsid w:val="006A12FD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7BCC"/>
    <w:rsid w:val="006E7D4B"/>
    <w:rsid w:val="006F0B90"/>
    <w:rsid w:val="006F117C"/>
    <w:rsid w:val="006F1C34"/>
    <w:rsid w:val="006F1D51"/>
    <w:rsid w:val="006F5951"/>
    <w:rsid w:val="00703425"/>
    <w:rsid w:val="00705DA3"/>
    <w:rsid w:val="007065FA"/>
    <w:rsid w:val="00707366"/>
    <w:rsid w:val="0071071D"/>
    <w:rsid w:val="00710804"/>
    <w:rsid w:val="00710C88"/>
    <w:rsid w:val="00712DB9"/>
    <w:rsid w:val="00715073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5F5E"/>
    <w:rsid w:val="007467E3"/>
    <w:rsid w:val="00747071"/>
    <w:rsid w:val="00747137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07FE"/>
    <w:rsid w:val="00776CAD"/>
    <w:rsid w:val="007808FA"/>
    <w:rsid w:val="007810FE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44E"/>
    <w:rsid w:val="007C75F1"/>
    <w:rsid w:val="007D0D6B"/>
    <w:rsid w:val="007D2784"/>
    <w:rsid w:val="007D3F4F"/>
    <w:rsid w:val="007D4425"/>
    <w:rsid w:val="007D546E"/>
    <w:rsid w:val="007D6D73"/>
    <w:rsid w:val="007D784C"/>
    <w:rsid w:val="007D7BEC"/>
    <w:rsid w:val="007E05F0"/>
    <w:rsid w:val="007E0BC6"/>
    <w:rsid w:val="007E121A"/>
    <w:rsid w:val="007E1FE3"/>
    <w:rsid w:val="007E2086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177B"/>
    <w:rsid w:val="00843BFF"/>
    <w:rsid w:val="00844639"/>
    <w:rsid w:val="00847009"/>
    <w:rsid w:val="00852EB9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4A6D"/>
    <w:rsid w:val="008A6D9C"/>
    <w:rsid w:val="008B20E0"/>
    <w:rsid w:val="008B3A8E"/>
    <w:rsid w:val="008B40FD"/>
    <w:rsid w:val="008B609B"/>
    <w:rsid w:val="008C4EBA"/>
    <w:rsid w:val="008C5AA8"/>
    <w:rsid w:val="008C5F93"/>
    <w:rsid w:val="008C63E5"/>
    <w:rsid w:val="008D19BA"/>
    <w:rsid w:val="008D1F8F"/>
    <w:rsid w:val="008D5543"/>
    <w:rsid w:val="008D6654"/>
    <w:rsid w:val="008D692B"/>
    <w:rsid w:val="008D6AB3"/>
    <w:rsid w:val="008D71D1"/>
    <w:rsid w:val="008D797F"/>
    <w:rsid w:val="008E08B0"/>
    <w:rsid w:val="008E20C7"/>
    <w:rsid w:val="008E2368"/>
    <w:rsid w:val="008E24FF"/>
    <w:rsid w:val="008E4B43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78B4"/>
    <w:rsid w:val="009156DD"/>
    <w:rsid w:val="00921485"/>
    <w:rsid w:val="009214ED"/>
    <w:rsid w:val="009337AA"/>
    <w:rsid w:val="00934C96"/>
    <w:rsid w:val="009364B2"/>
    <w:rsid w:val="00937426"/>
    <w:rsid w:val="00937CF9"/>
    <w:rsid w:val="009406E9"/>
    <w:rsid w:val="00944D49"/>
    <w:rsid w:val="00945BEB"/>
    <w:rsid w:val="00946BCE"/>
    <w:rsid w:val="009524CA"/>
    <w:rsid w:val="00952DF1"/>
    <w:rsid w:val="00955A9D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2E88"/>
    <w:rsid w:val="00983D7B"/>
    <w:rsid w:val="009917BE"/>
    <w:rsid w:val="00994106"/>
    <w:rsid w:val="009A4146"/>
    <w:rsid w:val="009A6587"/>
    <w:rsid w:val="009A7E46"/>
    <w:rsid w:val="009B0527"/>
    <w:rsid w:val="009B122F"/>
    <w:rsid w:val="009B4B67"/>
    <w:rsid w:val="009B53F9"/>
    <w:rsid w:val="009C37BF"/>
    <w:rsid w:val="009C3CD3"/>
    <w:rsid w:val="009C492F"/>
    <w:rsid w:val="009C4CB2"/>
    <w:rsid w:val="009C6C2C"/>
    <w:rsid w:val="009D01B7"/>
    <w:rsid w:val="009D0C37"/>
    <w:rsid w:val="009D0C64"/>
    <w:rsid w:val="009D1056"/>
    <w:rsid w:val="009D20BA"/>
    <w:rsid w:val="009D2DA8"/>
    <w:rsid w:val="009D5C11"/>
    <w:rsid w:val="009E0DCC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F13D6"/>
    <w:rsid w:val="009F2836"/>
    <w:rsid w:val="009F614D"/>
    <w:rsid w:val="00A004B6"/>
    <w:rsid w:val="00A00606"/>
    <w:rsid w:val="00A00701"/>
    <w:rsid w:val="00A00CB5"/>
    <w:rsid w:val="00A049FD"/>
    <w:rsid w:val="00A0533E"/>
    <w:rsid w:val="00A05454"/>
    <w:rsid w:val="00A12D4A"/>
    <w:rsid w:val="00A15B99"/>
    <w:rsid w:val="00A17BA8"/>
    <w:rsid w:val="00A23A39"/>
    <w:rsid w:val="00A24B1D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973C6"/>
    <w:rsid w:val="00AA0BE3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B0497"/>
    <w:rsid w:val="00AB0981"/>
    <w:rsid w:val="00AB0B37"/>
    <w:rsid w:val="00AB0D2C"/>
    <w:rsid w:val="00AB1244"/>
    <w:rsid w:val="00AB574B"/>
    <w:rsid w:val="00AB5AF3"/>
    <w:rsid w:val="00AB6642"/>
    <w:rsid w:val="00AB6B95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52B6"/>
    <w:rsid w:val="00AD584B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98B"/>
    <w:rsid w:val="00B26D70"/>
    <w:rsid w:val="00B3064F"/>
    <w:rsid w:val="00B3088B"/>
    <w:rsid w:val="00B3246A"/>
    <w:rsid w:val="00B329CF"/>
    <w:rsid w:val="00B35163"/>
    <w:rsid w:val="00B37EB6"/>
    <w:rsid w:val="00B40CE8"/>
    <w:rsid w:val="00B41068"/>
    <w:rsid w:val="00B43F53"/>
    <w:rsid w:val="00B44971"/>
    <w:rsid w:val="00B4507F"/>
    <w:rsid w:val="00B50A2D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7600"/>
    <w:rsid w:val="00B80FC1"/>
    <w:rsid w:val="00B819A5"/>
    <w:rsid w:val="00B81D67"/>
    <w:rsid w:val="00B851F8"/>
    <w:rsid w:val="00B90861"/>
    <w:rsid w:val="00B92A90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507"/>
    <w:rsid w:val="00BC066C"/>
    <w:rsid w:val="00BC1118"/>
    <w:rsid w:val="00BC1DDF"/>
    <w:rsid w:val="00BC49E4"/>
    <w:rsid w:val="00BC692A"/>
    <w:rsid w:val="00BC7A55"/>
    <w:rsid w:val="00BC7B85"/>
    <w:rsid w:val="00BD2FE7"/>
    <w:rsid w:val="00BD43DA"/>
    <w:rsid w:val="00BD6348"/>
    <w:rsid w:val="00BD6B55"/>
    <w:rsid w:val="00BD6EC0"/>
    <w:rsid w:val="00BD7642"/>
    <w:rsid w:val="00BE1A2A"/>
    <w:rsid w:val="00BE1BB6"/>
    <w:rsid w:val="00BE3125"/>
    <w:rsid w:val="00BE3C9F"/>
    <w:rsid w:val="00BE7BD8"/>
    <w:rsid w:val="00BE7D72"/>
    <w:rsid w:val="00BF0B4F"/>
    <w:rsid w:val="00BF0B9B"/>
    <w:rsid w:val="00BF4C2A"/>
    <w:rsid w:val="00BF4C38"/>
    <w:rsid w:val="00BF7404"/>
    <w:rsid w:val="00BF74DE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501"/>
    <w:rsid w:val="00C37606"/>
    <w:rsid w:val="00C37B9D"/>
    <w:rsid w:val="00C40249"/>
    <w:rsid w:val="00C4200F"/>
    <w:rsid w:val="00C42876"/>
    <w:rsid w:val="00C448E3"/>
    <w:rsid w:val="00C461EB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2F00"/>
    <w:rsid w:val="00C85DD9"/>
    <w:rsid w:val="00C87614"/>
    <w:rsid w:val="00C912CD"/>
    <w:rsid w:val="00C92317"/>
    <w:rsid w:val="00C96D1D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49D5"/>
    <w:rsid w:val="00CB5B42"/>
    <w:rsid w:val="00CB70A7"/>
    <w:rsid w:val="00CB7639"/>
    <w:rsid w:val="00CB7EDC"/>
    <w:rsid w:val="00CC5A27"/>
    <w:rsid w:val="00CC6940"/>
    <w:rsid w:val="00CC788A"/>
    <w:rsid w:val="00CE51A8"/>
    <w:rsid w:val="00CE5266"/>
    <w:rsid w:val="00CE5450"/>
    <w:rsid w:val="00CE6CA8"/>
    <w:rsid w:val="00CF05A2"/>
    <w:rsid w:val="00CF3EA6"/>
    <w:rsid w:val="00D02980"/>
    <w:rsid w:val="00D03426"/>
    <w:rsid w:val="00D04527"/>
    <w:rsid w:val="00D047A4"/>
    <w:rsid w:val="00D0482F"/>
    <w:rsid w:val="00D0541B"/>
    <w:rsid w:val="00D0679A"/>
    <w:rsid w:val="00D10FF4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CDE"/>
    <w:rsid w:val="00D17D24"/>
    <w:rsid w:val="00D205B7"/>
    <w:rsid w:val="00D21FBC"/>
    <w:rsid w:val="00D226B9"/>
    <w:rsid w:val="00D24F98"/>
    <w:rsid w:val="00D25A62"/>
    <w:rsid w:val="00D31526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9C0"/>
    <w:rsid w:val="00D64D16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2BA"/>
    <w:rsid w:val="00D83C1F"/>
    <w:rsid w:val="00D84456"/>
    <w:rsid w:val="00D844BF"/>
    <w:rsid w:val="00D95DE3"/>
    <w:rsid w:val="00D96F43"/>
    <w:rsid w:val="00D9706E"/>
    <w:rsid w:val="00D972E7"/>
    <w:rsid w:val="00DA037A"/>
    <w:rsid w:val="00DA1A9E"/>
    <w:rsid w:val="00DA3197"/>
    <w:rsid w:val="00DA3458"/>
    <w:rsid w:val="00DA4217"/>
    <w:rsid w:val="00DA4970"/>
    <w:rsid w:val="00DA5631"/>
    <w:rsid w:val="00DA6463"/>
    <w:rsid w:val="00DA6DC8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781F"/>
    <w:rsid w:val="00E00AD2"/>
    <w:rsid w:val="00E00CD0"/>
    <w:rsid w:val="00E01AFE"/>
    <w:rsid w:val="00E02EE5"/>
    <w:rsid w:val="00E033F0"/>
    <w:rsid w:val="00E0674B"/>
    <w:rsid w:val="00E0695E"/>
    <w:rsid w:val="00E1006F"/>
    <w:rsid w:val="00E124E1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36FA"/>
    <w:rsid w:val="00E55B7C"/>
    <w:rsid w:val="00E57464"/>
    <w:rsid w:val="00E57991"/>
    <w:rsid w:val="00E61FD4"/>
    <w:rsid w:val="00E641C4"/>
    <w:rsid w:val="00E64774"/>
    <w:rsid w:val="00E67F65"/>
    <w:rsid w:val="00E70040"/>
    <w:rsid w:val="00E81DF4"/>
    <w:rsid w:val="00E828B4"/>
    <w:rsid w:val="00E83E7A"/>
    <w:rsid w:val="00E84DB1"/>
    <w:rsid w:val="00E8599E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1C0A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D08E6"/>
    <w:rsid w:val="00ED0ECB"/>
    <w:rsid w:val="00ED0FC1"/>
    <w:rsid w:val="00ED1452"/>
    <w:rsid w:val="00ED260B"/>
    <w:rsid w:val="00ED39B0"/>
    <w:rsid w:val="00ED3A93"/>
    <w:rsid w:val="00ED5746"/>
    <w:rsid w:val="00ED5EA8"/>
    <w:rsid w:val="00ED73B2"/>
    <w:rsid w:val="00EE15AD"/>
    <w:rsid w:val="00EE2833"/>
    <w:rsid w:val="00EE359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6467"/>
    <w:rsid w:val="00F0705D"/>
    <w:rsid w:val="00F07A97"/>
    <w:rsid w:val="00F11A3D"/>
    <w:rsid w:val="00F127A2"/>
    <w:rsid w:val="00F13862"/>
    <w:rsid w:val="00F15398"/>
    <w:rsid w:val="00F179CD"/>
    <w:rsid w:val="00F20327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7AB1"/>
    <w:rsid w:val="00F54C88"/>
    <w:rsid w:val="00F5500D"/>
    <w:rsid w:val="00F55A4C"/>
    <w:rsid w:val="00F55E72"/>
    <w:rsid w:val="00F56B0B"/>
    <w:rsid w:val="00F608B8"/>
    <w:rsid w:val="00F619F9"/>
    <w:rsid w:val="00F62989"/>
    <w:rsid w:val="00F629AF"/>
    <w:rsid w:val="00F634BA"/>
    <w:rsid w:val="00F65C4A"/>
    <w:rsid w:val="00F65EBD"/>
    <w:rsid w:val="00F66B2F"/>
    <w:rsid w:val="00F6734D"/>
    <w:rsid w:val="00F67943"/>
    <w:rsid w:val="00F71D7C"/>
    <w:rsid w:val="00F71F54"/>
    <w:rsid w:val="00F73A27"/>
    <w:rsid w:val="00F74A06"/>
    <w:rsid w:val="00F75D8F"/>
    <w:rsid w:val="00F77C74"/>
    <w:rsid w:val="00F81158"/>
    <w:rsid w:val="00F814A6"/>
    <w:rsid w:val="00F817F0"/>
    <w:rsid w:val="00F81E8E"/>
    <w:rsid w:val="00F821FC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72E6"/>
    <w:rsid w:val="00FB7941"/>
    <w:rsid w:val="00FC318E"/>
    <w:rsid w:val="00FC4EAB"/>
    <w:rsid w:val="00FC4F5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ListParagraph">
    <w:name w:val="List Paragraph"/>
    <w:basedOn w:val="Normal"/>
    <w:uiPriority w:val="99"/>
    <w:qFormat/>
    <w:rsid w:val="00B664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544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44D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E859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60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44C23C017839F5FE7CD9082C8D0K" TargetMode="External"/><Relationship Id="rId13" Type="http://schemas.openxmlformats.org/officeDocument/2006/relationships/hyperlink" Target="consultantplus://offline/ref=A9C657FE0ECE561881AAE9276B9EC4C8D2370254F6BE94D536027422E6139543C18F1408DF5440g4E8G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832ABE7EB0D291FE5977C2C78A1B316DF54525C515839F5FE7CD9082C8D0K" TargetMode="External"/><Relationship Id="rId12" Type="http://schemas.openxmlformats.org/officeDocument/2006/relationships/hyperlink" Target="consultantplus://offline/ref=9C87F42BE133C62614F120CC96624C2FB26307237C8CBB66DC61FE6100260630A76FEB395DD8B5949E4C35m6l8F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1A4BACCF115888C56AB011436B5243A18CAD077375F0CE0A12D681539R4g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9C657FE0ECE561881AAF72A7DF29AC1D23C5C50FBBDC58F6304237DB615C0038189414B9B5945413FD615g1EFG" TargetMode="External"/><Relationship Id="rId11" Type="http://schemas.openxmlformats.org/officeDocument/2006/relationships/hyperlink" Target="consultantplus://offline/ref=A1A4BACCF115888C56AB1F1920D97A3310C28773375903B3FB7233486E47F512E269A2D1FDA769DE2B99EARDg8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1A4BACCF115888C56AB011436B5243A18CAD97B3F5C0CE0A12D681539R4gEI" TargetMode="External"/><Relationship Id="rId10" Type="http://schemas.openxmlformats.org/officeDocument/2006/relationships/hyperlink" Target="consultantplus://offline/ref=A1A4BACCF115888C56AB1F1920D97A3310C28773375903B3FB7233486E47F512E269A2D1FDA769DE2491E1RDgAI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4832ABE7EB0D291FE5977C2C78A1B316DF4452FC814839F5FE7CD9082C8D0K" TargetMode="External"/><Relationship Id="rId14" Type="http://schemas.openxmlformats.org/officeDocument/2006/relationships/hyperlink" Target="consultantplus://offline/ref=A1A4BACCF115888C56AB011436B5243A18CBD07D3A5E0CE0A12D681539R4g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11</Pages>
  <Words>4682</Words>
  <Characters>26690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Ванаг Катерина Валерьевна</dc:creator>
  <cp:keywords/>
  <dc:description/>
  <cp:lastModifiedBy>User</cp:lastModifiedBy>
  <cp:revision>4</cp:revision>
  <cp:lastPrinted>2017-12-07T03:09:00Z</cp:lastPrinted>
  <dcterms:created xsi:type="dcterms:W3CDTF">2017-12-25T08:50:00Z</dcterms:created>
  <dcterms:modified xsi:type="dcterms:W3CDTF">2017-12-25T09:30:00Z</dcterms:modified>
</cp:coreProperties>
</file>